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7C6965" w14:textId="6ADA93C4" w:rsidR="002D2B28" w:rsidRDefault="008A1275" w:rsidP="00EC7FB3">
      <w:pPr>
        <w:pStyle w:val="Heading1"/>
      </w:pPr>
      <w:bookmarkStart w:id="0" w:name="_Toc263930658"/>
      <w:r w:rsidRPr="00D438F2">
        <w:t>Lesso</w:t>
      </w:r>
      <w:bookmarkEnd w:id="0"/>
      <w:r w:rsidR="00B04157">
        <w:t>n 5: Ecosystem Service</w:t>
      </w:r>
      <w:r w:rsidR="002E4396">
        <w:t>s</w:t>
      </w:r>
      <w:r w:rsidR="00B04157">
        <w:t xml:space="preserve"> and Posttest</w:t>
      </w:r>
    </w:p>
    <w:p w14:paraId="2307E7ED" w14:textId="77777777"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29E41EF6" wp14:editId="0DCA5947">
                <wp:simplePos x="0" y="0"/>
                <wp:positionH relativeFrom="column">
                  <wp:posOffset>4816104</wp:posOffset>
                </wp:positionH>
                <wp:positionV relativeFrom="paragraph">
                  <wp:posOffset>186055</wp:posOffset>
                </wp:positionV>
                <wp:extent cx="1215390" cy="573405"/>
                <wp:effectExtent l="0" t="0" r="16510" b="10795"/>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573405"/>
                        </a:xfrm>
                        <a:prstGeom prst="rect">
                          <a:avLst/>
                        </a:prstGeom>
                        <a:solidFill>
                          <a:schemeClr val="lt1"/>
                        </a:solidFill>
                        <a:ln w="6350">
                          <a:solidFill>
                            <a:prstClr val="black"/>
                          </a:solidFill>
                        </a:ln>
                      </wps:spPr>
                      <wps:txbx>
                        <w:txbxContent>
                          <w:p w14:paraId="688A9D32" w14:textId="2DBDC947" w:rsidR="00825E8F" w:rsidRDefault="00825E8F" w:rsidP="004518D4">
                            <w:r>
                              <w:t>Download PDF of Lesson 5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E41EF6" id="_x0000_t202" coordsize="21600,21600" o:spt="202" path="m,l,21600r21600,l21600,xe">
                <v:stroke joinstyle="miter"/>
                <v:path gradientshapeok="t" o:connecttype="rect"/>
              </v:shapetype>
              <v:shape id="Text Box 1" o:spid="_x0000_s1026" type="#_x0000_t202" style="position:absolute;margin-left:379.2pt;margin-top:14.65pt;width:95.7pt;height:45.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" fillcolor="white [3201]" strokeweight=".5pt">
                <v:textbox>
                  <w:txbxContent>
                    <w:p w14:paraId="688A9D32" w14:textId="2DBDC947" w:rsidR="00825E8F" w:rsidRDefault="00825E8F" w:rsidP="004518D4">
                      <w:r>
                        <w:t>Download PDF of Lesson 5 Teacher’s Guide</w:t>
                      </w:r>
                    </w:p>
                  </w:txbxContent>
                </v:textbox>
                <w10:wrap type="square"/>
              </v:shape>
            </w:pict>
          </mc:Fallback>
        </mc:AlternateContent>
      </w:r>
      <w:r w:rsidR="00B71E67" w:rsidRPr="00B71E67">
        <w:rPr>
          <w:color w:val="FF0000"/>
        </w:rPr>
        <w:t xml:space="preserve">Tab 1: </w:t>
      </w:r>
      <w:r w:rsidR="00FB0BBF" w:rsidRPr="008B694A">
        <w:t>Overview</w:t>
      </w:r>
    </w:p>
    <w:p w14:paraId="7B83CCE3" w14:textId="1A22205F" w:rsidR="00AE183D" w:rsidRPr="00AE183D" w:rsidRDefault="00AE183D" w:rsidP="00855A83">
      <w:pPr>
        <w:tabs>
          <w:tab w:val="left" w:pos="9270"/>
        </w:tabs>
        <w:adjustRightInd w:val="0"/>
      </w:pPr>
      <w:r w:rsidRPr="00AE183D">
        <w:t xml:space="preserve">Students </w:t>
      </w:r>
      <w:r w:rsidR="00125CBA">
        <w:t>learn about how humans depend on ecosystem products and services to survive and how we manage ecosystems to provide products and services that we want, as well as how increasing one product or service can decrease others. They develop posters about different ecosystems and complete the unit posttest.</w:t>
      </w:r>
    </w:p>
    <w:p w14:paraId="5827DE2E" w14:textId="77777777" w:rsidR="00B73198" w:rsidRPr="00EC54BE" w:rsidRDefault="00B977E7" w:rsidP="00EC54BE">
      <w:pPr>
        <w:pStyle w:val="Heading3"/>
      </w:pPr>
      <w:r w:rsidRPr="00EC54BE">
        <w:t>Guiding Question</w:t>
      </w:r>
      <w:r w:rsidR="00B73198" w:rsidRPr="00EC54BE">
        <w:t xml:space="preserve"> </w:t>
      </w:r>
    </w:p>
    <w:p w14:paraId="2B93B881" w14:textId="096AD3E3" w:rsidR="00B04157" w:rsidRPr="00D06FAC" w:rsidRDefault="00125CBA" w:rsidP="00855A83">
      <w:pPr>
        <w:adjustRightInd w:val="0"/>
        <w:ind w:right="43"/>
      </w:pPr>
      <w:r>
        <w:t xml:space="preserve">How do humans </w:t>
      </w:r>
      <w:r w:rsidR="004B7B94">
        <w:t>change</w:t>
      </w:r>
      <w:r>
        <w:t xml:space="preserve"> ecosystems to provide products and services that we need</w:t>
      </w:r>
      <w:r w:rsidR="00B04157" w:rsidRPr="00D06FAC">
        <w:t>?</w:t>
      </w:r>
    </w:p>
    <w:p w14:paraId="2802EEDE" w14:textId="77777777" w:rsidR="00B977E7" w:rsidRDefault="00B977E7" w:rsidP="00EC7FB3">
      <w:pPr>
        <w:pStyle w:val="Heading3"/>
        <w:rPr>
          <w:color w:val="FF0000"/>
        </w:rPr>
      </w:pPr>
      <w:r w:rsidRPr="00D438F2">
        <w:t xml:space="preserve">Activities in this </w:t>
      </w:r>
      <w:r w:rsidR="008A1275" w:rsidRPr="00D438F2">
        <w:t>Lesson</w:t>
      </w:r>
      <w:r w:rsidR="00174185">
        <w:t xml:space="preserve"> </w:t>
      </w:r>
    </w:p>
    <w:p w14:paraId="536BB808" w14:textId="77777777" w:rsidR="00B04157" w:rsidRPr="00D06FAC" w:rsidRDefault="00B04157" w:rsidP="00B04157">
      <w:pPr>
        <w:pStyle w:val="List1"/>
        <w:numPr>
          <w:ilvl w:val="0"/>
          <w:numId w:val="1"/>
        </w:numPr>
        <w:adjustRightInd w:val="0"/>
        <w:spacing w:after="0"/>
      </w:pPr>
      <w:r w:rsidRPr="00D06FAC">
        <w:t>Activity 5.1: Introduction to Ecosystem Products and Services (40 minutes)</w:t>
      </w:r>
    </w:p>
    <w:p w14:paraId="667FEC63" w14:textId="77777777" w:rsidR="00B04157" w:rsidRPr="00D06FAC" w:rsidRDefault="00B04157" w:rsidP="00B04157">
      <w:pPr>
        <w:pStyle w:val="List1"/>
        <w:numPr>
          <w:ilvl w:val="0"/>
          <w:numId w:val="1"/>
        </w:numPr>
        <w:adjustRightInd w:val="0"/>
        <w:spacing w:after="0"/>
      </w:pPr>
      <w:r w:rsidRPr="00D06FAC">
        <w:t>Activity 5.2: Ecosystem Products and Services Jigsaw (50 minutes)</w:t>
      </w:r>
    </w:p>
    <w:p w14:paraId="549C8641" w14:textId="624F6E00" w:rsidR="00B04157" w:rsidRPr="00D06FAC" w:rsidRDefault="00B04157" w:rsidP="00B04157">
      <w:pPr>
        <w:pStyle w:val="List1"/>
        <w:numPr>
          <w:ilvl w:val="0"/>
          <w:numId w:val="1"/>
        </w:numPr>
        <w:adjustRightInd w:val="0"/>
        <w:spacing w:after="0"/>
      </w:pPr>
      <w:r w:rsidRPr="00D06FAC">
        <w:t>Activity 5.3</w:t>
      </w:r>
      <w:r w:rsidR="008E4AE0">
        <w:t xml:space="preserve">a </w:t>
      </w:r>
      <w:r w:rsidR="0008412A">
        <w:t>or</w:t>
      </w:r>
      <w:r w:rsidR="008E4AE0">
        <w:t xml:space="preserve"> 5.3b</w:t>
      </w:r>
      <w:r w:rsidRPr="00D06FAC">
        <w:t>: Ecosystem Posters (40 minutes)</w:t>
      </w:r>
    </w:p>
    <w:p w14:paraId="78A51919" w14:textId="1C82F654" w:rsidR="00E07A5C" w:rsidRPr="00D06FAC" w:rsidRDefault="00B04157" w:rsidP="00855A83">
      <w:pPr>
        <w:pStyle w:val="List1"/>
        <w:numPr>
          <w:ilvl w:val="0"/>
          <w:numId w:val="1"/>
        </w:numPr>
        <w:adjustRightInd w:val="0"/>
      </w:pPr>
      <w:r w:rsidRPr="00D06FAC">
        <w:t>Activity 5.4: Ecosystems Unit Posttest (20 minutes)</w:t>
      </w:r>
    </w:p>
    <w:p w14:paraId="70C0C6CB" w14:textId="77777777" w:rsidR="00ED775D" w:rsidRPr="00D438F2" w:rsidRDefault="00ED775D" w:rsidP="00ED775D">
      <w:pPr>
        <w:pStyle w:val="Heading3"/>
      </w:pPr>
      <w:r w:rsidRPr="00D438F2">
        <w:t>Unit Map</w:t>
      </w:r>
    </w:p>
    <w:p w14:paraId="228D016B" w14:textId="5518686C" w:rsidR="00AE183D" w:rsidRDefault="00AE183D" w:rsidP="00B71E67">
      <w:pPr>
        <w:pStyle w:val="Heading2"/>
        <w:rPr>
          <w:color w:val="FF0000"/>
        </w:rPr>
      </w:pPr>
      <w:r>
        <w:rPr>
          <w:noProof/>
        </w:rPr>
        <mc:AlternateContent>
          <mc:Choice Requires="wps">
            <w:drawing>
              <wp:anchor distT="0" distB="0" distL="114300" distR="114300" simplePos="0" relativeHeight="251661312" behindDoc="0" locked="0" layoutInCell="1" allowOverlap="1" wp14:anchorId="246AE1C9" wp14:editId="548FF4A3">
                <wp:simplePos x="0" y="0"/>
                <wp:positionH relativeFrom="column">
                  <wp:posOffset>5528017</wp:posOffset>
                </wp:positionH>
                <wp:positionV relativeFrom="paragraph">
                  <wp:posOffset>659960</wp:posOffset>
                </wp:positionV>
                <wp:extent cx="924560" cy="924560"/>
                <wp:effectExtent l="330200" t="12700" r="27940" b="345440"/>
                <wp:wrapNone/>
                <wp:docPr id="3"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81982"/>
                            <a:gd name="adj2" fmla="val 79622"/>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14:paraId="58AEB5C1" w14:textId="77777777" w:rsidR="00825E8F" w:rsidRPr="003B3A3C" w:rsidRDefault="00825E8F" w:rsidP="00AE183D">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AE1C9"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435.3pt;margin-top:51.95pt;width:72.8pt;height:72.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" adj="-6908,27998" fillcolor="#5a5a5a [2109]" strokecolor="gray [1629]">
                <v:shadow on="t" opacity="22936f" origin=",.5" offset="0,.63889mm"/>
                <v:textbox>
                  <w:txbxContent>
                    <w:p w14:paraId="58AEB5C1" w14:textId="77777777" w:rsidR="00825E8F" w:rsidRPr="003B3A3C" w:rsidRDefault="00825E8F" w:rsidP="00AE183D">
                      <w:pPr>
                        <w:jc w:val="center"/>
                        <w:rPr>
                          <w:color w:val="FFFFFF" w:themeColor="background1"/>
                        </w:rPr>
                      </w:pPr>
                      <w:r w:rsidRPr="003B3A3C">
                        <w:rPr>
                          <w:color w:val="FFFFFF" w:themeColor="background1"/>
                        </w:rPr>
                        <w:t>You are here</w:t>
                      </w:r>
                    </w:p>
                  </w:txbxContent>
                </v:textbox>
              </v:shape>
            </w:pict>
          </mc:Fallback>
        </mc:AlternateContent>
      </w:r>
      <w:r>
        <w:rPr>
          <w:noProof/>
          <w:color w:val="FF0000"/>
        </w:rPr>
        <w:drawing>
          <wp:inline distT="0" distB="0" distL="0" distR="0" wp14:anchorId="6C208D1A" wp14:editId="2712D037">
            <wp:extent cx="5707776" cy="28477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9-11-17 at 11.33.38 AM.png"/>
                    <pic:cNvPicPr/>
                  </pic:nvPicPr>
                  <pic:blipFill>
                    <a:blip r:embed="rId8"/>
                    <a:stretch>
                      <a:fillRect/>
                    </a:stretch>
                  </pic:blipFill>
                  <pic:spPr>
                    <a:xfrm>
                      <a:off x="0" y="0"/>
                      <a:ext cx="5707776" cy="2847776"/>
                    </a:xfrm>
                    <a:prstGeom prst="rect">
                      <a:avLst/>
                    </a:prstGeom>
                  </pic:spPr>
                </pic:pic>
              </a:graphicData>
            </a:graphic>
          </wp:inline>
        </w:drawing>
      </w:r>
    </w:p>
    <w:p w14:paraId="7FEC8AD0" w14:textId="6AADA482" w:rsidR="00ED775D" w:rsidRDefault="00ED775D" w:rsidP="00B71E67">
      <w:pPr>
        <w:pStyle w:val="Heading2"/>
      </w:pPr>
      <w:r w:rsidRPr="00B71E67">
        <w:rPr>
          <w:color w:val="FF0000"/>
        </w:rPr>
        <w:t>Tab 2:</w:t>
      </w:r>
      <w:r>
        <w:t xml:space="preserve"> </w:t>
      </w:r>
      <w:r w:rsidR="00174185">
        <w:t>Learning Goals</w:t>
      </w:r>
    </w:p>
    <w:p w14:paraId="30964E4A" w14:textId="77777777"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AE183D" w:rsidRPr="00895546" w14:paraId="2FE018F3" w14:textId="77777777" w:rsidTr="00855A83">
        <w:trPr>
          <w:tblHeader/>
        </w:trPr>
        <w:tc>
          <w:tcPr>
            <w:tcW w:w="3993" w:type="dxa"/>
            <w:tcBorders>
              <w:bottom w:val="single" w:sz="4" w:space="0" w:color="auto"/>
            </w:tcBorders>
          </w:tcPr>
          <w:p w14:paraId="45050441" w14:textId="77777777" w:rsidR="00AE183D" w:rsidRPr="00895546" w:rsidRDefault="00AE183D" w:rsidP="00825E8F">
            <w:pPr>
              <w:pStyle w:val="Heading2"/>
              <w:spacing w:beforeLines="40" w:before="96" w:afterLines="40" w:after="96"/>
              <w:jc w:val="center"/>
              <w:outlineLvl w:val="1"/>
              <w:rPr>
                <w:sz w:val="24"/>
                <w:szCs w:val="24"/>
              </w:rPr>
            </w:pPr>
            <w:r w:rsidRPr="00895546">
              <w:rPr>
                <w:sz w:val="24"/>
                <w:szCs w:val="24"/>
              </w:rPr>
              <w:t>Activity</w:t>
            </w:r>
          </w:p>
        </w:tc>
        <w:tc>
          <w:tcPr>
            <w:tcW w:w="5357" w:type="dxa"/>
            <w:tcBorders>
              <w:bottom w:val="single" w:sz="4" w:space="0" w:color="auto"/>
            </w:tcBorders>
          </w:tcPr>
          <w:p w14:paraId="6C811A70" w14:textId="77777777" w:rsidR="00AE183D" w:rsidRPr="00895546" w:rsidRDefault="00AE183D" w:rsidP="00825E8F">
            <w:pPr>
              <w:pStyle w:val="Heading2"/>
              <w:spacing w:beforeLines="40" w:before="96" w:afterLines="40" w:after="96"/>
              <w:jc w:val="center"/>
              <w:outlineLvl w:val="1"/>
              <w:rPr>
                <w:sz w:val="24"/>
                <w:szCs w:val="24"/>
              </w:rPr>
            </w:pPr>
            <w:r w:rsidRPr="00895546">
              <w:rPr>
                <w:sz w:val="24"/>
                <w:szCs w:val="24"/>
              </w:rPr>
              <w:t>Target Performance</w:t>
            </w:r>
          </w:p>
        </w:tc>
      </w:tr>
      <w:tr w:rsidR="00AE00D6" w:rsidRPr="00895546" w14:paraId="7BEDA8FF" w14:textId="77777777" w:rsidTr="00855A83">
        <w:tc>
          <w:tcPr>
            <w:tcW w:w="9350" w:type="dxa"/>
            <w:gridSpan w:val="2"/>
            <w:shd w:val="clear" w:color="auto" w:fill="D9D9D9" w:themeFill="background1" w:themeFillShade="D9"/>
          </w:tcPr>
          <w:p w14:paraId="54F2A696" w14:textId="53518057" w:rsidR="00AE00D6" w:rsidRPr="00AE00D6" w:rsidRDefault="00AE00D6" w:rsidP="00AE00D6">
            <w:pPr>
              <w:spacing w:beforeLines="40" w:before="96" w:afterLines="40" w:after="96"/>
              <w:jc w:val="center"/>
              <w:rPr>
                <w:i/>
                <w:iCs/>
              </w:rPr>
            </w:pPr>
            <w:r>
              <w:rPr>
                <w:i/>
                <w:iCs/>
              </w:rPr>
              <w:t>Lesson 5- Ecosystems Services and Posttest (students as explainers)</w:t>
            </w:r>
          </w:p>
        </w:tc>
      </w:tr>
      <w:tr w:rsidR="00AE183D" w:rsidRPr="00895546" w14:paraId="5B95EEFE" w14:textId="77777777" w:rsidTr="00AE183D">
        <w:tc>
          <w:tcPr>
            <w:tcW w:w="3993" w:type="dxa"/>
          </w:tcPr>
          <w:p w14:paraId="373BC266" w14:textId="54BE7A11" w:rsidR="00AE183D" w:rsidRPr="00895546" w:rsidRDefault="00AE183D" w:rsidP="00825E8F">
            <w:pPr>
              <w:spacing w:before="120"/>
            </w:pPr>
            <w:r w:rsidRPr="00895546">
              <w:t xml:space="preserve">Activity 5.1: Introduction to Ecosystem Products and Services </w:t>
            </w:r>
          </w:p>
        </w:tc>
        <w:tc>
          <w:tcPr>
            <w:tcW w:w="5357" w:type="dxa"/>
          </w:tcPr>
          <w:p w14:paraId="0A9D9CD3" w14:textId="77777777" w:rsidR="00AE183D" w:rsidRPr="00895546" w:rsidRDefault="00AE183D" w:rsidP="00825E8F">
            <w:pPr>
              <w:spacing w:beforeLines="40" w:before="96" w:afterLines="40" w:after="96"/>
            </w:pPr>
            <w:r w:rsidRPr="00895546">
              <w:t>Students explain how humans change matter cycling and energy flow in ecosystems to produce products and services.</w:t>
            </w:r>
          </w:p>
        </w:tc>
      </w:tr>
      <w:tr w:rsidR="00AE183D" w:rsidRPr="00895546" w14:paraId="35A0B149" w14:textId="77777777" w:rsidTr="00AE183D">
        <w:tc>
          <w:tcPr>
            <w:tcW w:w="3993" w:type="dxa"/>
          </w:tcPr>
          <w:p w14:paraId="21FE63C9" w14:textId="2A5DCAAC" w:rsidR="00AE183D" w:rsidRPr="00895546" w:rsidRDefault="00AE183D" w:rsidP="00825E8F">
            <w:pPr>
              <w:spacing w:before="120"/>
            </w:pPr>
            <w:r w:rsidRPr="00895546">
              <w:lastRenderedPageBreak/>
              <w:t xml:space="preserve">Activity 5.2: Ecosystem Products and Services Jigsaw </w:t>
            </w:r>
          </w:p>
        </w:tc>
        <w:tc>
          <w:tcPr>
            <w:tcW w:w="5357" w:type="dxa"/>
          </w:tcPr>
          <w:p w14:paraId="3746E3DF" w14:textId="77777777" w:rsidR="00AE183D" w:rsidRPr="00895546" w:rsidRDefault="00AE183D" w:rsidP="00825E8F">
            <w:pPr>
              <w:spacing w:beforeLines="40" w:before="96" w:afterLines="40" w:after="96"/>
            </w:pPr>
            <w:r w:rsidRPr="00895546">
              <w:t>Students explain how humans manage matter cycling and energy flow in specific ecosystems to produce products that they need (beef, corn, forest).</w:t>
            </w:r>
          </w:p>
        </w:tc>
      </w:tr>
      <w:tr w:rsidR="0008412A" w:rsidRPr="00895546" w14:paraId="30B90A45" w14:textId="77777777" w:rsidTr="00AE183D">
        <w:tc>
          <w:tcPr>
            <w:tcW w:w="3993" w:type="dxa"/>
            <w:vMerge w:val="restart"/>
          </w:tcPr>
          <w:p w14:paraId="5E910B05" w14:textId="368E68A9" w:rsidR="0008412A" w:rsidRDefault="0008412A" w:rsidP="00825E8F">
            <w:pPr>
              <w:spacing w:before="120"/>
            </w:pPr>
            <w:r w:rsidRPr="00697139">
              <w:rPr>
                <w:iCs/>
                <w:noProof/>
                <w:color w:val="FF0000"/>
              </w:rPr>
              <w:drawing>
                <wp:anchor distT="0" distB="0" distL="114300" distR="114300" simplePos="0" relativeHeight="251667456" behindDoc="1" locked="0" layoutInCell="1" allowOverlap="1" wp14:anchorId="7CC473B9" wp14:editId="670A8B14">
                  <wp:simplePos x="0" y="0"/>
                  <wp:positionH relativeFrom="column">
                    <wp:posOffset>-8255</wp:posOffset>
                  </wp:positionH>
                  <wp:positionV relativeFrom="paragraph">
                    <wp:posOffset>111414</wp:posOffset>
                  </wp:positionV>
                  <wp:extent cx="337820" cy="261620"/>
                  <wp:effectExtent l="0" t="0" r="5080" b="5080"/>
                  <wp:wrapTight wrapText="bothSides">
                    <wp:wrapPolygon edited="0">
                      <wp:start x="0" y="0"/>
                      <wp:lineTo x="0" y="18874"/>
                      <wp:lineTo x="7308" y="20971"/>
                      <wp:lineTo x="11368" y="20971"/>
                      <wp:lineTo x="17865" y="17825"/>
                      <wp:lineTo x="21113" y="12583"/>
                      <wp:lineTo x="21113" y="3146"/>
                      <wp:lineTo x="4060" y="0"/>
                      <wp:lineTo x="0" y="0"/>
                    </wp:wrapPolygon>
                  </wp:wrapTight>
                  <wp:docPr id="19" name="Picture 19" descr="Macintosh HD:Users:sarahbodbyl1:Desktop:CarbonTIME:Images/Logos:1 turtle st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sarahbodbyl1:Desktop:CarbonTIME:Images/Logos:1 turtle stack.png"/>
                          <pic:cNvPicPr>
                            <a:picLocks noChangeAspect="1" noChangeArrowheads="1"/>
                          </pic:cNvPicPr>
                        </pic:nvPicPr>
                        <pic:blipFill>
                          <a:blip r:embed="rId9" cstate="print">
                            <a:extLst>
                              <a:ext uri="{BEBA8EAE-BF5A-486C-A8C5-ECC9F3942E4B}">
                                <a14:imgProps xmlns:a14="http://schemas.microsoft.com/office/drawing/2010/main">
                                  <a14:imgLayer>
                                    <a14:imgEffect>
                                      <a14:brightnessContrast bright="4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337820" cy="261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5546">
              <w:t>Activity 5.3a: Ecosystem Posters</w:t>
            </w:r>
          </w:p>
          <w:p w14:paraId="76367F95" w14:textId="47E4AFFA" w:rsidR="0008412A" w:rsidRPr="00855A83" w:rsidRDefault="0008412A" w:rsidP="00855A83">
            <w:pPr>
              <w:spacing w:before="120"/>
              <w:jc w:val="center"/>
              <w:rPr>
                <w:b/>
              </w:rPr>
            </w:pPr>
            <w:r w:rsidRPr="00895546">
              <w:rPr>
                <w:noProof/>
                <w:color w:val="F79646" w:themeColor="accent6"/>
              </w:rPr>
              <w:drawing>
                <wp:anchor distT="0" distB="0" distL="114300" distR="114300" simplePos="0" relativeHeight="251668480" behindDoc="1" locked="0" layoutInCell="1" allowOverlap="1" wp14:anchorId="007E45E1" wp14:editId="64E61584">
                  <wp:simplePos x="0" y="0"/>
                  <wp:positionH relativeFrom="column">
                    <wp:posOffset>-44450</wp:posOffset>
                  </wp:positionH>
                  <wp:positionV relativeFrom="paragraph">
                    <wp:posOffset>245362</wp:posOffset>
                  </wp:positionV>
                  <wp:extent cx="337466" cy="337466"/>
                  <wp:effectExtent l="0" t="0" r="5715" b="5715"/>
                  <wp:wrapTight wrapText="bothSides">
                    <wp:wrapPolygon edited="0">
                      <wp:start x="2441" y="0"/>
                      <wp:lineTo x="0" y="16271"/>
                      <wp:lineTo x="0" y="18712"/>
                      <wp:lineTo x="5695" y="21153"/>
                      <wp:lineTo x="9763" y="21153"/>
                      <wp:lineTo x="17898" y="20339"/>
                      <wp:lineTo x="21153" y="18712"/>
                      <wp:lineTo x="21153" y="2441"/>
                      <wp:lineTo x="8136" y="0"/>
                      <wp:lineTo x="2441"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turtle stack copy.png"/>
                          <pic:cNvPicPr/>
                        </pic:nvPicPr>
                        <pic:blipFill>
                          <a:blip r:embed="rId10">
                            <a:extLst>
                              <a:ext uri="{28A0092B-C50C-407E-A947-70E740481C1C}">
                                <a14:useLocalDpi xmlns:a14="http://schemas.microsoft.com/office/drawing/2010/main" val="0"/>
                              </a:ext>
                            </a:extLst>
                          </a:blip>
                          <a:stretch>
                            <a:fillRect/>
                          </a:stretch>
                        </pic:blipFill>
                        <pic:spPr>
                          <a:xfrm>
                            <a:off x="0" y="0"/>
                            <a:ext cx="337466" cy="337466"/>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855A83">
              <w:rPr>
                <w:b/>
              </w:rPr>
              <w:t>OR</w:t>
            </w:r>
          </w:p>
          <w:p w14:paraId="70BE1E19" w14:textId="4536FCE7" w:rsidR="0008412A" w:rsidRPr="00895546" w:rsidRDefault="0008412A" w:rsidP="00825E8F">
            <w:pPr>
              <w:spacing w:before="120"/>
            </w:pPr>
            <w:r w:rsidRPr="00895546">
              <w:t>Activity 5.3b: Ecosystem Posters</w:t>
            </w:r>
          </w:p>
        </w:tc>
        <w:tc>
          <w:tcPr>
            <w:tcW w:w="5357" w:type="dxa"/>
          </w:tcPr>
          <w:p w14:paraId="4895AA74" w14:textId="77777777" w:rsidR="0008412A" w:rsidRPr="00895546" w:rsidRDefault="0008412A" w:rsidP="00825E8F">
            <w:pPr>
              <w:spacing w:beforeLines="40" w:before="96" w:afterLines="40" w:after="96"/>
            </w:pPr>
            <w:r w:rsidRPr="00895546">
              <w:t>Students use posters to explain matter cycling, energy flow, and ecosystem services in a different ecosystem.</w:t>
            </w:r>
          </w:p>
        </w:tc>
      </w:tr>
      <w:tr w:rsidR="0008412A" w:rsidRPr="00895546" w14:paraId="06FAAAC3" w14:textId="77777777" w:rsidTr="00AE183D">
        <w:tc>
          <w:tcPr>
            <w:tcW w:w="3993" w:type="dxa"/>
            <w:vMerge/>
          </w:tcPr>
          <w:p w14:paraId="45CBC2A5" w14:textId="30CAFC1C" w:rsidR="0008412A" w:rsidRPr="00895546" w:rsidRDefault="0008412A" w:rsidP="00825E8F">
            <w:pPr>
              <w:spacing w:before="120"/>
            </w:pPr>
          </w:p>
        </w:tc>
        <w:tc>
          <w:tcPr>
            <w:tcW w:w="5357" w:type="dxa"/>
          </w:tcPr>
          <w:p w14:paraId="34F71C05" w14:textId="77777777" w:rsidR="0008412A" w:rsidRPr="00895546" w:rsidRDefault="0008412A" w:rsidP="00825E8F">
            <w:pPr>
              <w:spacing w:beforeLines="40" w:before="96" w:afterLines="40" w:after="96"/>
            </w:pPr>
            <w:r w:rsidRPr="00895546">
              <w:t>Students use posters to explain matter cycling, energy flow, ecosystem services, and effects of disturbances in a different ecosystem.</w:t>
            </w:r>
          </w:p>
        </w:tc>
      </w:tr>
      <w:tr w:rsidR="00AE183D" w:rsidRPr="00CA53BB" w14:paraId="0CF1DF17" w14:textId="77777777" w:rsidTr="00AE183D">
        <w:tc>
          <w:tcPr>
            <w:tcW w:w="3993" w:type="dxa"/>
          </w:tcPr>
          <w:p w14:paraId="59759E21" w14:textId="77777777" w:rsidR="00AE183D" w:rsidRPr="00895546" w:rsidRDefault="00AE183D" w:rsidP="00825E8F">
            <w:pPr>
              <w:spacing w:before="120"/>
            </w:pPr>
            <w:r w:rsidRPr="00895546">
              <w:t xml:space="preserve">Activity 5.4: </w:t>
            </w:r>
            <w:r w:rsidRPr="00855A83">
              <w:rPr>
                <w:iCs/>
                <w:color w:val="000000" w:themeColor="text1"/>
              </w:rPr>
              <w:t>Ecosystems</w:t>
            </w:r>
            <w:r w:rsidRPr="00895546">
              <w:t xml:space="preserve"> Unit Posttest</w:t>
            </w:r>
          </w:p>
        </w:tc>
        <w:tc>
          <w:tcPr>
            <w:tcW w:w="5357" w:type="dxa"/>
          </w:tcPr>
          <w:p w14:paraId="10404709" w14:textId="77777777" w:rsidR="00AE183D" w:rsidRPr="00CA53BB" w:rsidRDefault="00AE183D" w:rsidP="00825E8F">
            <w:pPr>
              <w:spacing w:beforeLines="40" w:before="96" w:afterLines="40" w:after="96"/>
            </w:pPr>
            <w:r w:rsidRPr="00895546">
              <w:t>Students show their end-of unit proficiencies for the overall unit goal: Questioning, investigating, and explaining how carbon cycles and energy flows in ecosystems.</w:t>
            </w:r>
          </w:p>
        </w:tc>
      </w:tr>
    </w:tbl>
    <w:p w14:paraId="6891A516" w14:textId="77777777" w:rsidR="00AE183D" w:rsidRDefault="00AE183D" w:rsidP="007C2011">
      <w:pPr>
        <w:pStyle w:val="Heading3"/>
      </w:pPr>
    </w:p>
    <w:p w14:paraId="506FF4BD" w14:textId="33FF69FC" w:rsidR="00B977E7" w:rsidRPr="00D438F2" w:rsidRDefault="00B977E7" w:rsidP="007C2011">
      <w:pPr>
        <w:pStyle w:val="Heading3"/>
      </w:pPr>
      <w:r w:rsidRPr="00D438F2">
        <w:t>NGSS Performance Expectations</w:t>
      </w:r>
    </w:p>
    <w:p w14:paraId="67D97603" w14:textId="77777777" w:rsidR="00B04157" w:rsidRPr="00D06FAC" w:rsidRDefault="00B04157" w:rsidP="00B04157">
      <w:pPr>
        <w:adjustRightInd w:val="0"/>
        <w:spacing w:after="0"/>
        <w:ind w:right="36"/>
        <w:rPr>
          <w:color w:val="0000FF"/>
          <w:u w:val="single"/>
        </w:rPr>
      </w:pPr>
      <w:r w:rsidRPr="00D06FAC">
        <w:rPr>
          <w:b/>
        </w:rPr>
        <w:t>High School</w:t>
      </w:r>
    </w:p>
    <w:p w14:paraId="1C9135A5" w14:textId="77777777" w:rsidR="00B04157" w:rsidRPr="00D06FAC" w:rsidRDefault="00B04157" w:rsidP="00754FB5">
      <w:pPr>
        <w:pStyle w:val="ListParagraph"/>
        <w:numPr>
          <w:ilvl w:val="0"/>
          <w:numId w:val="4"/>
        </w:numPr>
        <w:adjustRightInd w:val="0"/>
        <w:spacing w:after="0"/>
        <w:ind w:left="360" w:right="36"/>
        <w:contextualSpacing w:val="0"/>
      </w:pPr>
      <w:r w:rsidRPr="00D06FAC">
        <w:t>Interdependent Relationships in Ecosystems. HS-LS2-2. Use mathematical representations to support and revise explanations based on evidence about factors affecting biodiversity and populations in ecosystems at different scales.</w:t>
      </w:r>
    </w:p>
    <w:p w14:paraId="09C3CBA5" w14:textId="33B66AC5" w:rsidR="00B04157" w:rsidRPr="00D06FAC" w:rsidRDefault="00B04157" w:rsidP="00754FB5">
      <w:pPr>
        <w:pStyle w:val="ListParagraph"/>
        <w:numPr>
          <w:ilvl w:val="0"/>
          <w:numId w:val="4"/>
        </w:numPr>
        <w:adjustRightInd w:val="0"/>
        <w:spacing w:after="0"/>
        <w:ind w:left="360" w:right="36"/>
        <w:contextualSpacing w:val="0"/>
      </w:pPr>
      <w:r w:rsidRPr="00D06FAC">
        <w:t>Matter and Energy in Organisms and Ecosystems. HS-LS2-5: Develop a model to illustrate the role of photosynthesis and cellular respiration in the cycling of carbon among the biosphere, atmosphere, hydrosphere, and geosphere.</w:t>
      </w:r>
    </w:p>
    <w:p w14:paraId="782ADAF5" w14:textId="50EF0E2D" w:rsidR="00B04157" w:rsidRPr="00D06FAC" w:rsidRDefault="00B04157" w:rsidP="00B04157">
      <w:pPr>
        <w:adjustRightInd w:val="0"/>
        <w:spacing w:after="0"/>
        <w:ind w:right="36"/>
      </w:pPr>
    </w:p>
    <w:p w14:paraId="42295962" w14:textId="77777777" w:rsidR="00B04157" w:rsidRPr="00D06FAC" w:rsidRDefault="00B04157" w:rsidP="00B04157">
      <w:pPr>
        <w:adjustRightInd w:val="0"/>
        <w:spacing w:after="0"/>
        <w:ind w:right="36"/>
        <w:rPr>
          <w:b/>
        </w:rPr>
      </w:pPr>
      <w:r w:rsidRPr="00D06FAC">
        <w:rPr>
          <w:b/>
        </w:rPr>
        <w:t>Middle School</w:t>
      </w:r>
    </w:p>
    <w:p w14:paraId="4756CA82" w14:textId="77777777" w:rsidR="00B04157" w:rsidRPr="00D06FAC" w:rsidRDefault="00B04157" w:rsidP="00754FB5">
      <w:pPr>
        <w:pStyle w:val="ListParagraph"/>
        <w:numPr>
          <w:ilvl w:val="0"/>
          <w:numId w:val="5"/>
        </w:numPr>
        <w:adjustRightInd w:val="0"/>
        <w:spacing w:after="0"/>
        <w:ind w:left="360" w:right="36"/>
        <w:contextualSpacing w:val="0"/>
      </w:pPr>
      <w:r w:rsidRPr="00D06FAC">
        <w:t>Matter and Energy in Organisms and Ecosystems. MS-LS2-4. Construct an argument supported by empirical evidence that changes to physical or biological components of an ecosystem affect populations.</w:t>
      </w:r>
    </w:p>
    <w:p w14:paraId="7DD4F4D1" w14:textId="6990FB96" w:rsidR="00B04157" w:rsidRPr="00855A83" w:rsidRDefault="00B04157" w:rsidP="00855A83">
      <w:pPr>
        <w:pStyle w:val="ListParagraph"/>
        <w:numPr>
          <w:ilvl w:val="0"/>
          <w:numId w:val="5"/>
        </w:numPr>
        <w:adjustRightInd w:val="0"/>
        <w:spacing w:after="0"/>
        <w:ind w:left="360" w:right="36"/>
        <w:contextualSpacing w:val="0"/>
        <w:rPr>
          <w:sz w:val="24"/>
          <w:szCs w:val="24"/>
        </w:rPr>
      </w:pPr>
      <w:r w:rsidRPr="00D06FAC">
        <w:t>Earth’s Systems. MS-ESS2-1. Develop a model to describe the cycling of earth’s materials and the flow of energy that drives this process.</w:t>
      </w:r>
    </w:p>
    <w:p w14:paraId="01DE2521" w14:textId="77777777" w:rsidR="00B977E7" w:rsidRDefault="00174185" w:rsidP="00B71E67">
      <w:pPr>
        <w:pStyle w:val="Heading2"/>
      </w:pPr>
      <w:r w:rsidRPr="00B71E67">
        <w:rPr>
          <w:color w:val="FF0000"/>
        </w:rPr>
        <w:t>Tab 3:</w:t>
      </w:r>
      <w:r>
        <w:t xml:space="preserve"> </w:t>
      </w:r>
      <w:r w:rsidR="00B977E7" w:rsidRPr="00D438F2">
        <w:t>Background Information</w:t>
      </w:r>
    </w:p>
    <w:p w14:paraId="42431903" w14:textId="77777777" w:rsidR="00174185" w:rsidRPr="00174185" w:rsidRDefault="00CC2673" w:rsidP="00B71E67">
      <w:pPr>
        <w:pStyle w:val="Heading3"/>
      </w:pPr>
      <w:r w:rsidRPr="004C0872">
        <w:rPr>
          <w:color w:val="00B050"/>
        </w:rPr>
        <w:t xml:space="preserve">Three-dimensional Learning Progression </w:t>
      </w:r>
      <w:r w:rsidRPr="00B71E67">
        <w:rPr>
          <w:color w:val="FF0000"/>
        </w:rPr>
        <w:t>(accordion)</w:t>
      </w:r>
    </w:p>
    <w:p w14:paraId="5BAF5A81" w14:textId="13B34AC1" w:rsidR="00B04157" w:rsidRPr="00544BD6" w:rsidRDefault="0008412A" w:rsidP="00B04157">
      <w:pPr>
        <w:pStyle w:val="standard"/>
        <w:adjustRightInd w:val="0"/>
        <w:ind w:firstLine="0"/>
        <w:rPr>
          <w:rFonts w:cs="Arial"/>
        </w:rPr>
      </w:pPr>
      <w:bookmarkStart w:id="1" w:name="_Toc235692290"/>
      <w:r>
        <w:rPr>
          <w:rFonts w:cs="Arial"/>
        </w:rPr>
        <w:t>In Lesson 5, s</w:t>
      </w:r>
      <w:r w:rsidR="00B04157" w:rsidRPr="00544BD6">
        <w:rPr>
          <w:rFonts w:cs="Arial"/>
        </w:rPr>
        <w:t xml:space="preserve">tudents consider several real-world situations to apply their understanding of ecosystems and carbon cycling. Thinking about real-world situations will help students </w:t>
      </w:r>
      <w:r>
        <w:rPr>
          <w:rFonts w:cs="Arial"/>
        </w:rPr>
        <w:t>apply</w:t>
      </w:r>
      <w:r w:rsidRPr="00544BD6">
        <w:rPr>
          <w:rFonts w:cs="Arial"/>
        </w:rPr>
        <w:t xml:space="preserve"> </w:t>
      </w:r>
      <w:r w:rsidR="00B04157" w:rsidRPr="00544BD6">
        <w:rPr>
          <w:rFonts w:cs="Arial"/>
        </w:rPr>
        <w:t>their knowledge and understand the relevance of this topic.</w:t>
      </w:r>
    </w:p>
    <w:p w14:paraId="1F3A3298" w14:textId="77777777" w:rsidR="00AB0FAB" w:rsidRPr="00D438F2" w:rsidRDefault="00AB0FAB" w:rsidP="00B71E67">
      <w:pPr>
        <w:pStyle w:val="Heading3"/>
      </w:pPr>
      <w:r>
        <w:t xml:space="preserve">Key Ideas and Practices for Each Activity </w:t>
      </w:r>
      <w:r w:rsidRPr="00B71E67">
        <w:rPr>
          <w:color w:val="FF0000"/>
        </w:rPr>
        <w:t>(accordion)</w:t>
      </w:r>
    </w:p>
    <w:p w14:paraId="6EF2F801" w14:textId="77777777" w:rsidR="00B04157" w:rsidRDefault="00B04157" w:rsidP="00B04157">
      <w:pPr>
        <w:pStyle w:val="standard"/>
        <w:adjustRightInd w:val="0"/>
        <w:ind w:firstLine="0"/>
        <w:rPr>
          <w:rFonts w:cs="Arial"/>
        </w:rPr>
      </w:pPr>
      <w:r>
        <w:rPr>
          <w:rFonts w:cs="Arial"/>
        </w:rPr>
        <w:t xml:space="preserve">In </w:t>
      </w:r>
      <w:r w:rsidRPr="00544BD6">
        <w:rPr>
          <w:rFonts w:cs="Arial"/>
        </w:rPr>
        <w:t>Activity 5.</w:t>
      </w:r>
      <w:r>
        <w:rPr>
          <w:rFonts w:cs="Arial"/>
        </w:rPr>
        <w:t>1, students are introduced to human managed ecosystems and ecosystem products and services. Students complete a reading about these ideas and then apply them to new ecosystems.</w:t>
      </w:r>
    </w:p>
    <w:p w14:paraId="7A213A4B" w14:textId="60477F1D" w:rsidR="00B04157" w:rsidRDefault="00B04157" w:rsidP="00B04157">
      <w:pPr>
        <w:pStyle w:val="standard"/>
        <w:adjustRightInd w:val="0"/>
        <w:ind w:firstLine="0"/>
        <w:rPr>
          <w:rFonts w:cs="Arial"/>
        </w:rPr>
      </w:pPr>
      <w:r>
        <w:rPr>
          <w:rFonts w:cs="Arial"/>
        </w:rPr>
        <w:t>In Activity 5.2, students read about one human managed ecosystem and the services and products it provides. They then share with peers to learn about other human managed ecosystems in a jigsaw</w:t>
      </w:r>
      <w:r w:rsidR="0008412A">
        <w:rPr>
          <w:rFonts w:cs="Arial"/>
        </w:rPr>
        <w:t>-</w:t>
      </w:r>
      <w:r>
        <w:rPr>
          <w:rFonts w:cs="Arial"/>
        </w:rPr>
        <w:t>style discussion.</w:t>
      </w:r>
    </w:p>
    <w:p w14:paraId="67C639DE" w14:textId="243B210B" w:rsidR="00B04157" w:rsidRDefault="00B04157" w:rsidP="00B04157">
      <w:pPr>
        <w:pStyle w:val="standard"/>
        <w:adjustRightInd w:val="0"/>
        <w:ind w:firstLine="0"/>
        <w:rPr>
          <w:rFonts w:cs="Arial"/>
        </w:rPr>
      </w:pPr>
      <w:r>
        <w:rPr>
          <w:rFonts w:cs="Arial"/>
        </w:rPr>
        <w:lastRenderedPageBreak/>
        <w:t>In Activity 5.3</w:t>
      </w:r>
      <w:r w:rsidR="0008412A">
        <w:rPr>
          <w:rFonts w:cs="Arial"/>
        </w:rPr>
        <w:t>a (1-turtle) or 5.3b (2-turtle)</w:t>
      </w:r>
      <w:r>
        <w:rPr>
          <w:rFonts w:cs="Arial"/>
        </w:rPr>
        <w:t xml:space="preserve">, students review what they have learned throughout the unit by creating ecosystem posters focused on tracing matter and energy within </w:t>
      </w:r>
      <w:r w:rsidR="00125CBA">
        <w:rPr>
          <w:rFonts w:cs="Arial"/>
        </w:rPr>
        <w:t xml:space="preserve">an </w:t>
      </w:r>
      <w:r>
        <w:rPr>
          <w:rFonts w:cs="Arial"/>
        </w:rPr>
        <w:t xml:space="preserve">ecosystem.  </w:t>
      </w:r>
    </w:p>
    <w:p w14:paraId="3AA6E5C5" w14:textId="75DF9AE4" w:rsidR="00B04157" w:rsidRPr="00580F1C" w:rsidRDefault="00B04157" w:rsidP="00B04157">
      <w:pPr>
        <w:pStyle w:val="standard"/>
        <w:adjustRightInd w:val="0"/>
        <w:ind w:firstLine="0"/>
        <w:rPr>
          <w:rFonts w:cs="Arial"/>
        </w:rPr>
      </w:pPr>
      <w:r w:rsidRPr="00544BD6">
        <w:rPr>
          <w:rFonts w:cs="Arial"/>
        </w:rPr>
        <w:t>Activity 5.</w:t>
      </w:r>
      <w:r>
        <w:rPr>
          <w:rFonts w:cs="Arial"/>
        </w:rPr>
        <w:t xml:space="preserve">4 includes the unit posttest. </w:t>
      </w:r>
      <w:r w:rsidRPr="00544BD6">
        <w:rPr>
          <w:rFonts w:cs="Arial"/>
        </w:rPr>
        <w:t>As you look at your students’ responses to the posttest questions, consider how well their answers reflect their progress toward understanding ecological matter cycling and energy flow, and answering the Large</w:t>
      </w:r>
      <w:r w:rsidR="0008412A">
        <w:rPr>
          <w:rFonts w:cs="Arial"/>
        </w:rPr>
        <w:t>-</w:t>
      </w:r>
      <w:r w:rsidRPr="00544BD6">
        <w:rPr>
          <w:rFonts w:cs="Arial"/>
        </w:rPr>
        <w:t>Scale</w:t>
      </w:r>
      <w:r w:rsidRPr="00580F1C">
        <w:rPr>
          <w:rFonts w:cs="Arial"/>
        </w:rPr>
        <w:t xml:space="preserve"> </w:t>
      </w:r>
      <w:r w:rsidR="0008412A">
        <w:rPr>
          <w:rFonts w:cs="Arial"/>
        </w:rPr>
        <w:t>Four</w:t>
      </w:r>
      <w:r w:rsidR="0008412A" w:rsidRPr="00580F1C">
        <w:rPr>
          <w:rFonts w:cs="Arial"/>
        </w:rPr>
        <w:t xml:space="preserve"> </w:t>
      </w:r>
      <w:r w:rsidRPr="00580F1C">
        <w:rPr>
          <w:rFonts w:cs="Arial"/>
        </w:rPr>
        <w:t xml:space="preserve">Questions for a variety of ecosystems. See </w:t>
      </w:r>
      <w:r w:rsidRPr="00855A83">
        <w:rPr>
          <w:rFonts w:cs="Arial"/>
          <w:color w:val="7030A0"/>
        </w:rPr>
        <w:t>5.4 Grading Ecosystems Unit Posttest</w:t>
      </w:r>
      <w:r w:rsidRPr="00580F1C">
        <w:rPr>
          <w:rFonts w:cs="Arial"/>
          <w:i/>
        </w:rPr>
        <w:t xml:space="preserve"> </w:t>
      </w:r>
      <w:r w:rsidRPr="00580F1C">
        <w:rPr>
          <w:rFonts w:cs="Arial"/>
        </w:rPr>
        <w:t xml:space="preserve">for assistance in interpreting your students’ responses. </w:t>
      </w:r>
    </w:p>
    <w:p w14:paraId="09511DD5" w14:textId="77777777" w:rsidR="005863D3" w:rsidRPr="00D438F2" w:rsidRDefault="00AB0FAB" w:rsidP="00B71E67">
      <w:pPr>
        <w:pStyle w:val="Heading3"/>
        <w:rPr>
          <w:rFonts w:eastAsia="Calibri"/>
        </w:rPr>
      </w:pPr>
      <w:r>
        <w:t xml:space="preserve">Content Boundaries and Extensions </w:t>
      </w:r>
      <w:r w:rsidRPr="00B71E67">
        <w:rPr>
          <w:color w:val="FF0000"/>
        </w:rPr>
        <w:t>(accordion)</w:t>
      </w:r>
    </w:p>
    <w:p w14:paraId="4DB548F9" w14:textId="77777777" w:rsidR="00552622" w:rsidRDefault="00552622">
      <w:pPr>
        <w:spacing w:after="0"/>
        <w:rPr>
          <w:b/>
          <w:kern w:val="28"/>
          <w:sz w:val="36"/>
        </w:rPr>
      </w:pPr>
      <w:bookmarkStart w:id="2" w:name="_Toc262383100"/>
      <w:r>
        <w:br w:type="page"/>
      </w:r>
    </w:p>
    <w:p w14:paraId="05D82984" w14:textId="620AA6FE" w:rsidR="00B977E7" w:rsidRDefault="00C65BBB" w:rsidP="00AD3132">
      <w:pPr>
        <w:pStyle w:val="Heading1"/>
      </w:pPr>
      <w:r w:rsidRPr="00D438F2">
        <w:lastRenderedPageBreak/>
        <w:t>Activit</w:t>
      </w:r>
      <w:bookmarkEnd w:id="1"/>
      <w:bookmarkEnd w:id="2"/>
      <w:r w:rsidR="00484B47">
        <w:t>y 5.1: Introduction to Ecosystem Products and Services (40 min)</w:t>
      </w:r>
    </w:p>
    <w:p w14:paraId="0BE430BD" w14:textId="77777777" w:rsidR="00AD3132" w:rsidRDefault="00AD3132" w:rsidP="00AD3132">
      <w:pPr>
        <w:pStyle w:val="Heading2"/>
      </w:pPr>
      <w:r>
        <w:rPr>
          <w:color w:val="FF0000"/>
        </w:rPr>
        <w:t>Tab 1:</w:t>
      </w:r>
      <w:r>
        <w:t xml:space="preserve"> Overview </w:t>
      </w:r>
      <w:r w:rsidR="00F034E3">
        <w:t>and Preparation</w:t>
      </w:r>
    </w:p>
    <w:p w14:paraId="4C2E8BDD" w14:textId="77777777" w:rsidR="002B5F20" w:rsidRPr="002B5F20" w:rsidRDefault="002B5F20" w:rsidP="002B5F20">
      <w:pPr>
        <w:pStyle w:val="Heading3"/>
      </w:pPr>
      <w:r>
        <w:t>Target Student Performance</w:t>
      </w:r>
    </w:p>
    <w:p w14:paraId="710F6C28" w14:textId="7B81B3BC" w:rsidR="00CA3D6A" w:rsidRPr="00CA3D6A" w:rsidRDefault="00CA3D6A" w:rsidP="00EC7FB3">
      <w:pPr>
        <w:pStyle w:val="Heading3"/>
        <w:rPr>
          <w:b w:val="0"/>
          <w:bCs w:val="0"/>
          <w:sz w:val="22"/>
          <w:szCs w:val="22"/>
        </w:rPr>
      </w:pPr>
      <w:r w:rsidRPr="00CA3D6A">
        <w:rPr>
          <w:b w:val="0"/>
          <w:bCs w:val="0"/>
          <w:sz w:val="22"/>
          <w:szCs w:val="22"/>
        </w:rPr>
        <w:t>Students explain how humans change matter cycling and energy flow in ecosystems to produce products and services.</w:t>
      </w:r>
    </w:p>
    <w:p w14:paraId="35C2D247" w14:textId="487CA695" w:rsidR="00B977E7" w:rsidRPr="00D438F2" w:rsidRDefault="00B977E7" w:rsidP="00EC7FB3">
      <w:pPr>
        <w:pStyle w:val="Heading3"/>
      </w:pPr>
      <w:r w:rsidRPr="00D438F2">
        <w:t>Resources Provided</w:t>
      </w:r>
    </w:p>
    <w:p w14:paraId="769B04CA" w14:textId="77777777" w:rsidR="00484B47" w:rsidRPr="00F82730" w:rsidRDefault="00484B47" w:rsidP="00754FB5">
      <w:pPr>
        <w:pStyle w:val="ListParagraph"/>
        <w:numPr>
          <w:ilvl w:val="0"/>
          <w:numId w:val="6"/>
        </w:numPr>
        <w:adjustRightInd w:val="0"/>
        <w:ind w:right="36"/>
        <w:rPr>
          <w:color w:val="0000FF"/>
        </w:rPr>
      </w:pPr>
      <w:r w:rsidRPr="00F82730">
        <w:rPr>
          <w:color w:val="0000FF"/>
        </w:rPr>
        <w:t>5.1 Introduction to Ecosystem Products and Services PPT</w:t>
      </w:r>
    </w:p>
    <w:p w14:paraId="3413C247" w14:textId="77777777" w:rsidR="00484B47" w:rsidRPr="00F82730" w:rsidRDefault="00484B47" w:rsidP="00754FB5">
      <w:pPr>
        <w:pStyle w:val="ListParagraph"/>
        <w:numPr>
          <w:ilvl w:val="0"/>
          <w:numId w:val="6"/>
        </w:numPr>
        <w:adjustRightInd w:val="0"/>
        <w:ind w:right="36"/>
        <w:rPr>
          <w:color w:val="0000FF"/>
        </w:rPr>
      </w:pPr>
      <w:r w:rsidRPr="00F82730">
        <w:rPr>
          <w:color w:val="0000FF"/>
        </w:rPr>
        <w:t>5.1 Ecosystem Images</w:t>
      </w:r>
      <w:r>
        <w:rPr>
          <w:color w:val="0000FF"/>
        </w:rPr>
        <w:t xml:space="preserve"> </w:t>
      </w:r>
      <w:r>
        <w:rPr>
          <w:color w:val="000000" w:themeColor="text1"/>
        </w:rPr>
        <w:t>(1 set per class)</w:t>
      </w:r>
    </w:p>
    <w:p w14:paraId="7510F23C" w14:textId="77777777" w:rsidR="00484B47" w:rsidRPr="00F82730" w:rsidRDefault="00484B47" w:rsidP="00754FB5">
      <w:pPr>
        <w:pStyle w:val="ListParagraph"/>
        <w:numPr>
          <w:ilvl w:val="0"/>
          <w:numId w:val="6"/>
        </w:numPr>
        <w:adjustRightInd w:val="0"/>
        <w:ind w:right="36"/>
        <w:rPr>
          <w:color w:val="0000FF"/>
        </w:rPr>
      </w:pPr>
      <w:r w:rsidRPr="00F82730">
        <w:rPr>
          <w:color w:val="0000FF"/>
        </w:rPr>
        <w:t>5.1 Ecosystem Products and Services Reading</w:t>
      </w:r>
      <w:r>
        <w:rPr>
          <w:color w:val="0000FF"/>
        </w:rPr>
        <w:t xml:space="preserve"> </w:t>
      </w:r>
      <w:r>
        <w:rPr>
          <w:color w:val="000000" w:themeColor="text1"/>
        </w:rPr>
        <w:t>(1 per student)</w:t>
      </w:r>
    </w:p>
    <w:p w14:paraId="2629DCD6" w14:textId="77777777" w:rsidR="00484B47" w:rsidRPr="00F82730" w:rsidRDefault="00484B47" w:rsidP="00754FB5">
      <w:pPr>
        <w:pStyle w:val="ListParagraph"/>
        <w:numPr>
          <w:ilvl w:val="0"/>
          <w:numId w:val="6"/>
        </w:numPr>
        <w:adjustRightInd w:val="0"/>
        <w:ind w:right="36"/>
        <w:rPr>
          <w:color w:val="0000FF"/>
        </w:rPr>
      </w:pPr>
      <w:r w:rsidRPr="00F82730">
        <w:rPr>
          <w:color w:val="0000FF"/>
        </w:rPr>
        <w:t>5.1 Products and Services in Different Ecosystems Worksheet</w:t>
      </w:r>
      <w:r>
        <w:rPr>
          <w:color w:val="0000FF"/>
        </w:rPr>
        <w:t xml:space="preserve"> </w:t>
      </w:r>
      <w:r>
        <w:rPr>
          <w:color w:val="000000" w:themeColor="text1"/>
        </w:rPr>
        <w:t>(1 per student)</w:t>
      </w:r>
    </w:p>
    <w:p w14:paraId="0E09AE76" w14:textId="7C20656F" w:rsidR="001E409A" w:rsidRPr="00484B47" w:rsidRDefault="00484B47" w:rsidP="00754FB5">
      <w:pPr>
        <w:pStyle w:val="ListParagraph"/>
        <w:numPr>
          <w:ilvl w:val="0"/>
          <w:numId w:val="6"/>
        </w:numPr>
        <w:adjustRightInd w:val="0"/>
        <w:ind w:right="36"/>
        <w:rPr>
          <w:color w:val="7030A0"/>
        </w:rPr>
      </w:pPr>
      <w:r w:rsidRPr="00484B47">
        <w:rPr>
          <w:color w:val="7030A0"/>
        </w:rPr>
        <w:t xml:space="preserve">5.1 Assessing Products and Services in Different Ecosystems Worksheet </w:t>
      </w:r>
    </w:p>
    <w:p w14:paraId="24768EFB" w14:textId="77777777" w:rsidR="00016EEC" w:rsidRPr="00D438F2" w:rsidRDefault="00016EEC" w:rsidP="00016EEC">
      <w:pPr>
        <w:pStyle w:val="Heading3"/>
      </w:pPr>
      <w:r>
        <w:t xml:space="preserve">Recurring </w:t>
      </w:r>
      <w:r w:rsidRPr="00D438F2">
        <w:t>Resources</w:t>
      </w:r>
    </w:p>
    <w:p w14:paraId="7357E9CE" w14:textId="02D45F86" w:rsidR="00016EEC" w:rsidRPr="00484B47" w:rsidRDefault="00484B47" w:rsidP="00855A83">
      <w:pPr>
        <w:pStyle w:val="ListParagraph"/>
        <w:numPr>
          <w:ilvl w:val="0"/>
          <w:numId w:val="2"/>
        </w:numPr>
        <w:rPr>
          <w:color w:val="00B050"/>
        </w:rPr>
      </w:pPr>
      <w:r w:rsidRPr="00484B47">
        <w:rPr>
          <w:color w:val="00B050"/>
        </w:rPr>
        <w:t xml:space="preserve">Questions, Connections, Questions Student Reading Strategy </w:t>
      </w:r>
    </w:p>
    <w:p w14:paraId="0EB16DA3" w14:textId="77777777" w:rsidR="00B977E7" w:rsidRPr="00D438F2" w:rsidRDefault="009E795F" w:rsidP="00EC7FB3">
      <w:pPr>
        <w:pStyle w:val="Heading3"/>
      </w:pPr>
      <w:r w:rsidRPr="00D438F2">
        <w:t>Set</w:t>
      </w:r>
      <w:r w:rsidR="00B977E7" w:rsidRPr="00D438F2">
        <w:t>up</w:t>
      </w:r>
    </w:p>
    <w:p w14:paraId="39CB9120" w14:textId="339355AE" w:rsidR="00D06FAC" w:rsidRPr="006E72B4" w:rsidRDefault="00D06FAC" w:rsidP="00D06FAC">
      <w:pPr>
        <w:adjustRightInd w:val="0"/>
        <w:ind w:right="36"/>
        <w:contextualSpacing/>
        <w:rPr>
          <w:color w:val="0000FF"/>
        </w:rPr>
      </w:pPr>
      <w:r w:rsidRPr="00F82730">
        <w:t xml:space="preserve">Print one copy of </w:t>
      </w:r>
      <w:r w:rsidRPr="00F82730">
        <w:rPr>
          <w:color w:val="0000FF"/>
        </w:rPr>
        <w:t xml:space="preserve">5.1 Products and Services in Different Ecosystems Worksheet </w:t>
      </w:r>
      <w:r w:rsidRPr="00F82730">
        <w:rPr>
          <w:color w:val="000000" w:themeColor="text1"/>
        </w:rPr>
        <w:t xml:space="preserve">and </w:t>
      </w:r>
      <w:r w:rsidRPr="00F82730">
        <w:rPr>
          <w:color w:val="0000FF"/>
        </w:rPr>
        <w:t xml:space="preserve">5.1 Ecosystem Products and Services Reading </w:t>
      </w:r>
      <w:r w:rsidRPr="00F82730">
        <w:rPr>
          <w:color w:val="000000" w:themeColor="text1"/>
        </w:rPr>
        <w:t xml:space="preserve">for each student. Print one </w:t>
      </w:r>
      <w:r w:rsidR="00250A51">
        <w:rPr>
          <w:color w:val="000000" w:themeColor="text1"/>
        </w:rPr>
        <w:t>set</w:t>
      </w:r>
      <w:r w:rsidR="00250A51" w:rsidRPr="00F82730">
        <w:rPr>
          <w:color w:val="000000" w:themeColor="text1"/>
        </w:rPr>
        <w:t xml:space="preserve"> </w:t>
      </w:r>
      <w:r w:rsidRPr="00F82730">
        <w:rPr>
          <w:color w:val="000000" w:themeColor="text1"/>
        </w:rPr>
        <w:t xml:space="preserve">of </w:t>
      </w:r>
      <w:r w:rsidRPr="00F82730">
        <w:rPr>
          <w:color w:val="0000FF"/>
        </w:rPr>
        <w:t xml:space="preserve">5.1 Ecosystem Images </w:t>
      </w:r>
      <w:r w:rsidRPr="00F82730">
        <w:rPr>
          <w:color w:val="000000" w:themeColor="text1"/>
        </w:rPr>
        <w:t xml:space="preserve">and hang the images up around the classroom. </w:t>
      </w:r>
      <w:r w:rsidRPr="00F82730">
        <w:t>Prepare a computer and projector to display</w:t>
      </w:r>
      <w:r w:rsidR="00250A51">
        <w:t xml:space="preserve"> the</w:t>
      </w:r>
      <w:r w:rsidRPr="00F82730">
        <w:t xml:space="preserve"> </w:t>
      </w:r>
      <w:r w:rsidR="00250A51" w:rsidRPr="00F82730">
        <w:rPr>
          <w:color w:val="0000FF"/>
        </w:rPr>
        <w:t>5.1 Introduction to Ecosystem Products and Services PPT</w:t>
      </w:r>
      <w:r w:rsidRPr="00F82730">
        <w:t>.</w:t>
      </w:r>
    </w:p>
    <w:p w14:paraId="56E8ED6B" w14:textId="77777777" w:rsidR="000E5EE0" w:rsidRPr="00CD686F" w:rsidRDefault="00CD686F" w:rsidP="00CD686F">
      <w:pPr>
        <w:pStyle w:val="Heading2"/>
        <w:rPr>
          <w:color w:val="FF0000"/>
        </w:rPr>
      </w:pPr>
      <w:r>
        <w:rPr>
          <w:color w:val="FF0000"/>
        </w:rPr>
        <w:t xml:space="preserve">Tab </w:t>
      </w:r>
      <w:r w:rsidR="00F034E3">
        <w:rPr>
          <w:color w:val="FF0000"/>
        </w:rPr>
        <w:t>2</w:t>
      </w:r>
      <w:r>
        <w:rPr>
          <w:color w:val="FF0000"/>
        </w:rPr>
        <w:t xml:space="preserve">: </w:t>
      </w:r>
      <w:r w:rsidR="007A3B68" w:rsidRPr="00D438F2">
        <w:t>Directions</w:t>
      </w:r>
      <w:r>
        <w:t xml:space="preserve"> </w:t>
      </w:r>
      <w:r>
        <w:rPr>
          <w:color w:val="FF0000"/>
        </w:rPr>
        <w:t>(accordion for individual steps in directions)</w:t>
      </w:r>
    </w:p>
    <w:tbl>
      <w:tblPr>
        <w:tblStyle w:val="TableGrid"/>
        <w:tblW w:w="9450" w:type="dxa"/>
        <w:tblInd w:w="198" w:type="dxa"/>
        <w:tblLayout w:type="fixed"/>
        <w:tblLook w:val="04A0" w:firstRow="1" w:lastRow="0" w:firstColumn="1" w:lastColumn="0" w:noHBand="0" w:noVBand="1"/>
      </w:tblPr>
      <w:tblGrid>
        <w:gridCol w:w="9450"/>
      </w:tblGrid>
      <w:tr w:rsidR="00D06FAC" w:rsidRPr="00544BD6" w14:paraId="02298813" w14:textId="77777777" w:rsidTr="00825E8F">
        <w:trPr>
          <w:trHeight w:val="350"/>
        </w:trPr>
        <w:tc>
          <w:tcPr>
            <w:tcW w:w="9450" w:type="dxa"/>
          </w:tcPr>
          <w:p w14:paraId="01185435" w14:textId="77777777" w:rsidR="00D06FAC" w:rsidRDefault="00D06FAC" w:rsidP="00754FB5">
            <w:pPr>
              <w:pStyle w:val="ListParagraph"/>
              <w:numPr>
                <w:ilvl w:val="0"/>
                <w:numId w:val="7"/>
              </w:numPr>
              <w:contextualSpacing w:val="0"/>
              <w:rPr>
                <w:b/>
              </w:rPr>
            </w:pPr>
            <w:r>
              <w:rPr>
                <w:b/>
              </w:rPr>
              <w:t>Use the instructional model to show students where they are in the course of the unit.</w:t>
            </w:r>
          </w:p>
          <w:p w14:paraId="1D63365E" w14:textId="364AB5D9" w:rsidR="00D06FAC" w:rsidRPr="006E1B90" w:rsidRDefault="00D06FAC" w:rsidP="00825E8F">
            <w:r>
              <w:t xml:space="preserve">Show </w:t>
            </w:r>
            <w:r w:rsidR="00751884">
              <w:t>Slide</w:t>
            </w:r>
            <w:r>
              <w:t xml:space="preserve"> 2 of the </w:t>
            </w:r>
            <w:r>
              <w:rPr>
                <w:color w:val="0000FF"/>
              </w:rPr>
              <w:t>5.1 Introduction to Ecosystem Products and Services PPT.</w:t>
            </w:r>
          </w:p>
        </w:tc>
      </w:tr>
      <w:tr w:rsidR="00D06FAC" w:rsidRPr="00544BD6" w14:paraId="561D7EBE" w14:textId="77777777" w:rsidTr="00825E8F">
        <w:trPr>
          <w:trHeight w:val="917"/>
        </w:trPr>
        <w:tc>
          <w:tcPr>
            <w:tcW w:w="9450" w:type="dxa"/>
          </w:tcPr>
          <w:p w14:paraId="0E55EA4E" w14:textId="77777777" w:rsidR="00D06FAC" w:rsidRPr="00816AB5" w:rsidRDefault="00D06FAC" w:rsidP="00754FB5">
            <w:pPr>
              <w:pStyle w:val="List1"/>
              <w:numPr>
                <w:ilvl w:val="0"/>
                <w:numId w:val="7"/>
              </w:numPr>
              <w:rPr>
                <w:b/>
              </w:rPr>
            </w:pPr>
            <w:r w:rsidRPr="00816AB5">
              <w:rPr>
                <w:b/>
                <w:bCs/>
              </w:rPr>
              <w:t>Introduce human managed ecosystems.</w:t>
            </w:r>
          </w:p>
          <w:p w14:paraId="110A604F" w14:textId="6B2F242A" w:rsidR="00D06FAC" w:rsidRPr="00816AB5" w:rsidRDefault="00D06FAC" w:rsidP="00825E8F">
            <w:pPr>
              <w:ind w:right="36"/>
            </w:pPr>
            <w:r w:rsidRPr="00816AB5">
              <w:t xml:space="preserve">Show </w:t>
            </w:r>
            <w:r w:rsidR="00751884">
              <w:t>Slide</w:t>
            </w:r>
            <w:r w:rsidRPr="00816AB5">
              <w:t xml:space="preserve"> 3. Ask students to share ideas about how people are a part of ecosystems and how people use ecosystems.</w:t>
            </w:r>
          </w:p>
        </w:tc>
      </w:tr>
      <w:tr w:rsidR="00D06FAC" w:rsidRPr="00544BD6" w14:paraId="7F2038EF" w14:textId="77777777" w:rsidTr="00825E8F">
        <w:trPr>
          <w:trHeight w:val="350"/>
        </w:trPr>
        <w:tc>
          <w:tcPr>
            <w:tcW w:w="9450" w:type="dxa"/>
          </w:tcPr>
          <w:p w14:paraId="44941E85" w14:textId="28A8332B" w:rsidR="00D06FAC" w:rsidRPr="00816AB5" w:rsidRDefault="00D06FAC" w:rsidP="00855A83">
            <w:pPr>
              <w:pStyle w:val="ListParagraph"/>
              <w:numPr>
                <w:ilvl w:val="0"/>
                <w:numId w:val="7"/>
              </w:numPr>
              <w:ind w:right="36"/>
            </w:pPr>
            <w:r w:rsidRPr="00855A83">
              <w:rPr>
                <w:b/>
              </w:rPr>
              <w:t>Have students read about ecosystem products and services.</w:t>
            </w:r>
          </w:p>
          <w:p w14:paraId="4F94D90F" w14:textId="57A3980C" w:rsidR="00751884" w:rsidRDefault="00D06FAC" w:rsidP="00825E8F">
            <w:r>
              <w:t xml:space="preserve">Show </w:t>
            </w:r>
            <w:r w:rsidR="00751884">
              <w:t>Slide</w:t>
            </w:r>
            <w:r>
              <w:t xml:space="preserve"> 4 </w:t>
            </w:r>
            <w:r w:rsidRPr="00816AB5">
              <w:t>to introduce how humans are a part of ecosystems</w:t>
            </w:r>
            <w:r>
              <w:t>.</w:t>
            </w:r>
          </w:p>
          <w:p w14:paraId="0163AE3C" w14:textId="3D8B4DDE" w:rsidR="00D06FAC" w:rsidRDefault="00D06FAC" w:rsidP="00855A83">
            <w:pPr>
              <w:pStyle w:val="ListParagraph"/>
              <w:numPr>
                <w:ilvl w:val="0"/>
                <w:numId w:val="38"/>
              </w:numPr>
              <w:ind w:left="316"/>
            </w:pPr>
            <w:r w:rsidRPr="00864A69">
              <w:t xml:space="preserve">Have students read </w:t>
            </w:r>
            <w:r w:rsidRPr="00751884">
              <w:rPr>
                <w:color w:val="0000FF"/>
              </w:rPr>
              <w:t xml:space="preserve">5.1 Ecosystem Products and Services Reading </w:t>
            </w:r>
            <w:r w:rsidRPr="00864A69">
              <w:t xml:space="preserve">using the </w:t>
            </w:r>
            <w:r w:rsidRPr="00855A83">
              <w:rPr>
                <w:color w:val="00B050"/>
              </w:rPr>
              <w:t>Questions, Connections, Questions Student Reading Strategy</w:t>
            </w:r>
            <w:r w:rsidRPr="00864A69">
              <w:t xml:space="preserve">. See the </w:t>
            </w:r>
            <w:r w:rsidRPr="00855A83">
              <w:rPr>
                <w:color w:val="00B050"/>
              </w:rPr>
              <w:t>Question</w:t>
            </w:r>
            <w:r w:rsidR="004A0060">
              <w:rPr>
                <w:color w:val="00B050"/>
              </w:rPr>
              <w:t>s</w:t>
            </w:r>
            <w:r w:rsidRPr="00855A83">
              <w:rPr>
                <w:color w:val="00B050"/>
              </w:rPr>
              <w:t xml:space="preserve">, Connections, Questions Reading Strategy Educator Resource </w:t>
            </w:r>
            <w:r w:rsidRPr="00864A69">
              <w:t>document for information about how to engage students with this strategy.</w:t>
            </w:r>
          </w:p>
          <w:p w14:paraId="2ACA3C2C" w14:textId="4E0FF2B2" w:rsidR="00D06FAC" w:rsidRPr="004722B5" w:rsidRDefault="00D06FAC" w:rsidP="00855A83">
            <w:pPr>
              <w:pStyle w:val="ListParagraph"/>
              <w:numPr>
                <w:ilvl w:val="0"/>
                <w:numId w:val="37"/>
              </w:numPr>
              <w:spacing w:after="0"/>
              <w:rPr>
                <w:b/>
              </w:rPr>
            </w:pPr>
            <w:r>
              <w:t>After pairs are finished reading, have students share with the class what they found interesting and any questions they have</w:t>
            </w:r>
            <w:r w:rsidR="008A348D">
              <w:t>.</w:t>
            </w:r>
          </w:p>
          <w:p w14:paraId="2B733E0D" w14:textId="30EA3459" w:rsidR="00D06FAC" w:rsidRPr="004722B5" w:rsidRDefault="00D06FAC" w:rsidP="00C56A2B">
            <w:pPr>
              <w:pStyle w:val="ListParagraph"/>
              <w:numPr>
                <w:ilvl w:val="0"/>
                <w:numId w:val="37"/>
              </w:numPr>
              <w:rPr>
                <w:b/>
              </w:rPr>
            </w:pPr>
            <w:r w:rsidRPr="004722B5">
              <w:rPr>
                <w:color w:val="000000" w:themeColor="text1"/>
              </w:rPr>
              <w:t xml:space="preserve">Show </w:t>
            </w:r>
            <w:r w:rsidR="00751884">
              <w:rPr>
                <w:color w:val="000000" w:themeColor="text1"/>
              </w:rPr>
              <w:t>Slide</w:t>
            </w:r>
            <w:r w:rsidRPr="004722B5">
              <w:rPr>
                <w:color w:val="000000" w:themeColor="text1"/>
              </w:rPr>
              <w:t xml:space="preserve"> 5. Have students discuss the questions based on the reading.</w:t>
            </w:r>
          </w:p>
        </w:tc>
      </w:tr>
      <w:tr w:rsidR="00D06FAC" w:rsidRPr="00544BD6" w14:paraId="402CC264" w14:textId="77777777" w:rsidTr="00825E8F">
        <w:trPr>
          <w:trHeight w:val="350"/>
        </w:trPr>
        <w:tc>
          <w:tcPr>
            <w:tcW w:w="9450" w:type="dxa"/>
          </w:tcPr>
          <w:p w14:paraId="12351C38" w14:textId="77777777" w:rsidR="00D06FAC" w:rsidRPr="0043307C" w:rsidRDefault="00D06FAC" w:rsidP="00754FB5">
            <w:pPr>
              <w:pStyle w:val="ListParagraph"/>
              <w:numPr>
                <w:ilvl w:val="0"/>
                <w:numId w:val="7"/>
              </w:numPr>
              <w:ind w:right="36"/>
            </w:pPr>
            <w:r w:rsidRPr="0043307C">
              <w:rPr>
                <w:b/>
              </w:rPr>
              <w:t>Have students identify the products and services of different ecosystems.</w:t>
            </w:r>
          </w:p>
          <w:p w14:paraId="1A883955" w14:textId="1A57C592" w:rsidR="00D06FAC" w:rsidRPr="0043307C" w:rsidRDefault="00D06FAC" w:rsidP="00825E8F">
            <w:pPr>
              <w:ind w:right="36"/>
              <w:rPr>
                <w:color w:val="000000" w:themeColor="text1"/>
              </w:rPr>
            </w:pPr>
            <w:r w:rsidRPr="0043307C">
              <w:t>Use Slide 6 to introduce the activity. Pass out</w:t>
            </w:r>
            <w:r w:rsidR="00751884">
              <w:t xml:space="preserve"> the</w:t>
            </w:r>
            <w:r w:rsidRPr="0043307C">
              <w:t xml:space="preserve"> </w:t>
            </w:r>
            <w:r w:rsidRPr="0043307C">
              <w:rPr>
                <w:color w:val="0000FF"/>
              </w:rPr>
              <w:t xml:space="preserve">5.1 Products and Services in Different Ecosystems Worksheet </w:t>
            </w:r>
            <w:r w:rsidRPr="0043307C">
              <w:rPr>
                <w:color w:val="000000" w:themeColor="text1"/>
              </w:rPr>
              <w:t xml:space="preserve">to each student. </w:t>
            </w:r>
          </w:p>
          <w:p w14:paraId="10B2373B" w14:textId="77777777" w:rsidR="00751884" w:rsidRPr="00855A83" w:rsidRDefault="00D06FAC" w:rsidP="00754FB5">
            <w:pPr>
              <w:pStyle w:val="ListParagraph"/>
              <w:numPr>
                <w:ilvl w:val="0"/>
                <w:numId w:val="8"/>
              </w:numPr>
              <w:ind w:right="36"/>
              <w:rPr>
                <w:b/>
                <w:color w:val="000000" w:themeColor="text1"/>
              </w:rPr>
            </w:pPr>
            <w:r w:rsidRPr="0043307C">
              <w:rPr>
                <w:color w:val="000000" w:themeColor="text1"/>
              </w:rPr>
              <w:t xml:space="preserve">Have students answer the first two questions using the reading. </w:t>
            </w:r>
          </w:p>
          <w:p w14:paraId="770C3310" w14:textId="344330C1" w:rsidR="00D06FAC" w:rsidRPr="00855A83" w:rsidRDefault="00D06FAC">
            <w:pPr>
              <w:pStyle w:val="ListParagraph"/>
              <w:numPr>
                <w:ilvl w:val="0"/>
                <w:numId w:val="8"/>
              </w:numPr>
              <w:ind w:right="36"/>
              <w:rPr>
                <w:b/>
                <w:color w:val="000000" w:themeColor="text1"/>
              </w:rPr>
            </w:pPr>
            <w:r w:rsidRPr="00855A83">
              <w:rPr>
                <w:color w:val="000000" w:themeColor="text1"/>
              </w:rPr>
              <w:lastRenderedPageBreak/>
              <w:t>Review the answers as a class. Make a list on the board of ecosystem products and services.</w:t>
            </w:r>
          </w:p>
          <w:p w14:paraId="2A0FEE11" w14:textId="4F9EF7C8" w:rsidR="00D06FAC" w:rsidRPr="00816AB5" w:rsidRDefault="00D06FAC" w:rsidP="00754FB5">
            <w:pPr>
              <w:pStyle w:val="ListParagraph"/>
              <w:numPr>
                <w:ilvl w:val="0"/>
                <w:numId w:val="8"/>
              </w:numPr>
              <w:ind w:right="36"/>
              <w:rPr>
                <w:b/>
                <w:color w:val="000000" w:themeColor="text1"/>
                <w:sz w:val="24"/>
                <w:szCs w:val="24"/>
              </w:rPr>
            </w:pPr>
            <w:r w:rsidRPr="0043307C">
              <w:rPr>
                <w:color w:val="000000" w:themeColor="text1"/>
              </w:rPr>
              <w:t xml:space="preserve">With a partner, have students rotate through each of the </w:t>
            </w:r>
            <w:r w:rsidRPr="0043307C">
              <w:rPr>
                <w:color w:val="0000FF"/>
              </w:rPr>
              <w:t xml:space="preserve">5.1 Ecosystem Images </w:t>
            </w:r>
            <w:r w:rsidRPr="0043307C">
              <w:rPr>
                <w:color w:val="000000" w:themeColor="text1"/>
              </w:rPr>
              <w:t>hanging around the classroom. Students should talk with their partner about the products and services that might be provided by each ecosystem and then record their answers in the table on</w:t>
            </w:r>
            <w:r w:rsidR="00751884">
              <w:rPr>
                <w:color w:val="000000" w:themeColor="text1"/>
              </w:rPr>
              <w:t xml:space="preserve"> their</w:t>
            </w:r>
            <w:r w:rsidRPr="0043307C">
              <w:rPr>
                <w:color w:val="000000" w:themeColor="text1"/>
              </w:rPr>
              <w:t xml:space="preserve"> </w:t>
            </w:r>
            <w:r w:rsidRPr="0043307C">
              <w:rPr>
                <w:color w:val="0000FF"/>
              </w:rPr>
              <w:t>5.1 Products and Services in Different Ecosystems Worksheet.</w:t>
            </w:r>
          </w:p>
        </w:tc>
      </w:tr>
      <w:tr w:rsidR="00D06FAC" w:rsidRPr="00544BD6" w14:paraId="42498255" w14:textId="77777777" w:rsidTr="00825E8F">
        <w:trPr>
          <w:trHeight w:val="350"/>
        </w:trPr>
        <w:tc>
          <w:tcPr>
            <w:tcW w:w="9450" w:type="dxa"/>
          </w:tcPr>
          <w:p w14:paraId="102A435C" w14:textId="77777777" w:rsidR="00D06FAC" w:rsidRPr="0043307C" w:rsidRDefault="00D06FAC" w:rsidP="00855A83">
            <w:pPr>
              <w:pStyle w:val="ListParagraph"/>
              <w:numPr>
                <w:ilvl w:val="0"/>
                <w:numId w:val="7"/>
              </w:numPr>
              <w:adjustRightInd w:val="0"/>
              <w:contextualSpacing w:val="0"/>
              <w:rPr>
                <w:b/>
              </w:rPr>
            </w:pPr>
            <w:r w:rsidRPr="0043307C">
              <w:rPr>
                <w:b/>
              </w:rPr>
              <w:lastRenderedPageBreak/>
              <w:t>Discuss products and services in different ecosystems.</w:t>
            </w:r>
          </w:p>
          <w:p w14:paraId="34E3B05A" w14:textId="23E71333" w:rsidR="00751884" w:rsidRDefault="00D06FAC" w:rsidP="00825E8F">
            <w:pPr>
              <w:adjustRightInd w:val="0"/>
              <w:spacing w:before="120"/>
            </w:pPr>
            <w:r>
              <w:t xml:space="preserve">Use </w:t>
            </w:r>
            <w:r w:rsidR="00751884">
              <w:t>Slide</w:t>
            </w:r>
            <w:r>
              <w:t>s 7-10</w:t>
            </w:r>
            <w:r w:rsidRPr="0043307C">
              <w:t xml:space="preserve"> to have a discussion about the products and services that might be provided </w:t>
            </w:r>
            <w:r>
              <w:t xml:space="preserve">by some of the ecosystems (These ecosystems will be discussed again in Activity 5.3). </w:t>
            </w:r>
          </w:p>
          <w:p w14:paraId="4066C968" w14:textId="7A6FFA56" w:rsidR="00D06FAC" w:rsidRPr="00751884" w:rsidRDefault="00D06FAC" w:rsidP="00855A83">
            <w:pPr>
              <w:pStyle w:val="ListParagraph"/>
              <w:numPr>
                <w:ilvl w:val="0"/>
                <w:numId w:val="39"/>
              </w:numPr>
              <w:adjustRightInd w:val="0"/>
              <w:spacing w:before="120"/>
              <w:ind w:left="316"/>
              <w:rPr>
                <w:b/>
                <w:sz w:val="24"/>
                <w:szCs w:val="24"/>
              </w:rPr>
            </w:pPr>
            <w:r>
              <w:t>Discuss how the products and services of the different ecosystems are alike and different.</w:t>
            </w:r>
          </w:p>
        </w:tc>
      </w:tr>
      <w:tr w:rsidR="00D06FAC" w:rsidRPr="0043307C" w14:paraId="73530FCF" w14:textId="77777777" w:rsidTr="00825E8F">
        <w:trPr>
          <w:trHeight w:val="350"/>
        </w:trPr>
        <w:tc>
          <w:tcPr>
            <w:tcW w:w="9450" w:type="dxa"/>
          </w:tcPr>
          <w:p w14:paraId="1919D1C5" w14:textId="72D84F56" w:rsidR="00D06FAC" w:rsidRPr="0043307C" w:rsidRDefault="00D06FAC" w:rsidP="00754FB5">
            <w:pPr>
              <w:pStyle w:val="ListParagraph"/>
              <w:numPr>
                <w:ilvl w:val="0"/>
                <w:numId w:val="7"/>
              </w:numPr>
              <w:adjustRightInd w:val="0"/>
            </w:pPr>
            <w:r w:rsidRPr="0043307C">
              <w:rPr>
                <w:b/>
              </w:rPr>
              <w:t xml:space="preserve">Preview the next </w:t>
            </w:r>
            <w:r w:rsidR="00751884">
              <w:rPr>
                <w:b/>
              </w:rPr>
              <w:t>activity</w:t>
            </w:r>
            <w:r w:rsidRPr="0043307C">
              <w:rPr>
                <w:b/>
              </w:rPr>
              <w:t>.</w:t>
            </w:r>
          </w:p>
          <w:p w14:paraId="0E9132B5" w14:textId="77777777" w:rsidR="00D06FAC" w:rsidRPr="0043307C" w:rsidRDefault="00D06FAC" w:rsidP="00825E8F">
            <w:pPr>
              <w:adjustRightInd w:val="0"/>
            </w:pPr>
            <w:r>
              <w:t>Use Slide 11 to t</w:t>
            </w:r>
            <w:r w:rsidRPr="0043307C">
              <w:t>ell students that in the next activity they will</w:t>
            </w:r>
            <w:r>
              <w:t xml:space="preserve"> focus in on specific ecosystem products and services that relate to carbon cycling. Specifically, they will be learning about water, food, and carbon sequestration in three different human managed ecosystems. </w:t>
            </w:r>
            <w:r w:rsidRPr="0043307C">
              <w:t xml:space="preserve"> </w:t>
            </w:r>
          </w:p>
        </w:tc>
      </w:tr>
    </w:tbl>
    <w:p w14:paraId="5CC63E58" w14:textId="77777777" w:rsidR="00175538" w:rsidRPr="00D438F2" w:rsidRDefault="00175538" w:rsidP="00EC7FB3"/>
    <w:p w14:paraId="3C52A7C9" w14:textId="77777777" w:rsidR="00B977E7" w:rsidRPr="00D438F2" w:rsidRDefault="00CD686F" w:rsidP="00CD686F">
      <w:pPr>
        <w:pStyle w:val="Heading2"/>
      </w:pPr>
      <w:r>
        <w:rPr>
          <w:color w:val="FF0000"/>
        </w:rPr>
        <w:t xml:space="preserve">Tab 3: </w:t>
      </w:r>
      <w:r w:rsidR="00B977E7" w:rsidRPr="00D438F2">
        <w:t>Assessment</w:t>
      </w:r>
    </w:p>
    <w:p w14:paraId="0A593DE3" w14:textId="77777777" w:rsidR="00D06FAC" w:rsidRPr="006E72B4" w:rsidRDefault="00D06FAC" w:rsidP="00D06FAC">
      <w:pPr>
        <w:adjustRightInd w:val="0"/>
        <w:spacing w:after="0"/>
        <w:ind w:right="36"/>
        <w:rPr>
          <w:color w:val="000000" w:themeColor="text1"/>
        </w:rPr>
      </w:pPr>
      <w:r w:rsidRPr="00F82730">
        <w:t>During this activity, check to see if students are able to identify products and services using the information provided in the reading.</w:t>
      </w:r>
      <w:r>
        <w:t xml:space="preserve"> Use </w:t>
      </w:r>
      <w:r w:rsidRPr="00CA3D6A">
        <w:rPr>
          <w:color w:val="7030A0"/>
        </w:rPr>
        <w:t>5.1 Assessing Products and Services in Different Ecosystems Worksheet</w:t>
      </w:r>
      <w:r w:rsidRPr="006E72B4">
        <w:rPr>
          <w:color w:val="0000FF"/>
        </w:rPr>
        <w:t xml:space="preserve"> </w:t>
      </w:r>
      <w:r>
        <w:rPr>
          <w:color w:val="000000" w:themeColor="text1"/>
        </w:rPr>
        <w:t>to get a sense of students' understanding of ecosystem products and services.</w:t>
      </w:r>
    </w:p>
    <w:p w14:paraId="5548A66A" w14:textId="77777777" w:rsidR="00B517E1" w:rsidRDefault="00B517E1" w:rsidP="00B517E1">
      <w:pPr>
        <w:pStyle w:val="Heading2"/>
      </w:pPr>
      <w:r w:rsidRPr="00B517E1">
        <w:rPr>
          <w:color w:val="FF0000"/>
        </w:rPr>
        <w:t>Tab 4</w:t>
      </w:r>
      <w:r>
        <w:t>: Differentiation</w:t>
      </w:r>
      <w:r w:rsidR="00016EEC">
        <w:t xml:space="preserve"> &amp;</w:t>
      </w:r>
      <w:r w:rsidR="00761F92" w:rsidRPr="00761F92">
        <w:t xml:space="preserve"> </w:t>
      </w:r>
      <w:r w:rsidR="00761F92" w:rsidRPr="00D438F2">
        <w:t>Extending the Learning</w:t>
      </w:r>
      <w:r w:rsidR="00016EEC">
        <w:t xml:space="preserve"> </w:t>
      </w:r>
    </w:p>
    <w:p w14:paraId="5F250387" w14:textId="77777777" w:rsidR="00B517E1" w:rsidRDefault="00761F92" w:rsidP="00761F92">
      <w:pPr>
        <w:pStyle w:val="Heading3"/>
        <w:rPr>
          <w:color w:val="FF0000"/>
        </w:rPr>
      </w:pPr>
      <w:r>
        <w:t xml:space="preserve">Differentiation </w:t>
      </w:r>
      <w:r>
        <w:rPr>
          <w:color w:val="FF0000"/>
        </w:rPr>
        <w:t>(Accordion)</w:t>
      </w:r>
    </w:p>
    <w:p w14:paraId="40043EB0" w14:textId="3CD35F62" w:rsidR="00072C55" w:rsidRPr="00072C55" w:rsidRDefault="00072C55" w:rsidP="00855A83">
      <w:pPr>
        <w:numPr>
          <w:ilvl w:val="0"/>
          <w:numId w:val="40"/>
        </w:numPr>
        <w:spacing w:after="0"/>
        <w:textAlignment w:val="baseline"/>
        <w:rPr>
          <w:color w:val="000000" w:themeColor="text1"/>
        </w:rPr>
      </w:pPr>
      <w:r>
        <w:rPr>
          <w:color w:val="000000"/>
        </w:rPr>
        <w:t xml:space="preserve">Use strategic grouping to ensure strong partners for the </w:t>
      </w:r>
      <w:r w:rsidRPr="00D06FAC">
        <w:rPr>
          <w:color w:val="0000FF"/>
        </w:rPr>
        <w:t>5.1</w:t>
      </w:r>
      <w:r w:rsidRPr="00816AB5">
        <w:rPr>
          <w:color w:val="0000FF"/>
        </w:rPr>
        <w:t xml:space="preserve"> Ecosystem Products and Services</w:t>
      </w:r>
      <w:r w:rsidRPr="00864A69">
        <w:rPr>
          <w:color w:val="0000FF"/>
        </w:rPr>
        <w:t xml:space="preserve"> Reading </w:t>
      </w:r>
      <w:r w:rsidRPr="00072C55">
        <w:rPr>
          <w:color w:val="000000" w:themeColor="text1"/>
        </w:rPr>
        <w:t>activity.</w:t>
      </w:r>
    </w:p>
    <w:p w14:paraId="2A0535C6" w14:textId="16D6EDD4" w:rsidR="00761F92" w:rsidRDefault="00751884" w:rsidP="00855A83">
      <w:pPr>
        <w:numPr>
          <w:ilvl w:val="0"/>
          <w:numId w:val="40"/>
        </w:numPr>
        <w:textAlignment w:val="baseline"/>
      </w:pPr>
      <w:r>
        <w:rPr>
          <w:color w:val="000000"/>
        </w:rPr>
        <w:t>Have s</w:t>
      </w:r>
      <w:r w:rsidR="00072C55" w:rsidRPr="00C44AC4">
        <w:rPr>
          <w:color w:val="000000"/>
        </w:rPr>
        <w:t>tudents highlight important information</w:t>
      </w:r>
      <w:r>
        <w:rPr>
          <w:color w:val="000000"/>
        </w:rPr>
        <w:t xml:space="preserve"> in the reading</w:t>
      </w:r>
      <w:r w:rsidR="00072C55" w:rsidRPr="00C44AC4">
        <w:rPr>
          <w:color w:val="000000"/>
        </w:rPr>
        <w:t xml:space="preserve"> individually</w:t>
      </w:r>
      <w:r w:rsidR="00956273">
        <w:rPr>
          <w:color w:val="000000"/>
        </w:rPr>
        <w:t xml:space="preserve"> before joining with their partner</w:t>
      </w:r>
      <w:r>
        <w:rPr>
          <w:color w:val="000000"/>
        </w:rPr>
        <w:t>.</w:t>
      </w:r>
    </w:p>
    <w:p w14:paraId="24ECBDB4" w14:textId="77777777" w:rsidR="00761F92" w:rsidRDefault="00761F92" w:rsidP="00761F92">
      <w:pPr>
        <w:pStyle w:val="Heading3"/>
      </w:pPr>
      <w:r>
        <w:t xml:space="preserve">Modifications </w:t>
      </w:r>
      <w:r>
        <w:rPr>
          <w:color w:val="FF0000"/>
        </w:rPr>
        <w:t>(Accordion)</w:t>
      </w:r>
    </w:p>
    <w:p w14:paraId="293674E3" w14:textId="23298CE7" w:rsidR="00761F92" w:rsidRDefault="00D06FAC" w:rsidP="00761F92">
      <w:r w:rsidRPr="00F82730">
        <w:t xml:space="preserve">Complete </w:t>
      </w:r>
      <w:r w:rsidRPr="00F82730">
        <w:rPr>
          <w:color w:val="0000FF"/>
        </w:rPr>
        <w:t xml:space="preserve">5.1 Products and Services in Different Ecosystems Worksheet </w:t>
      </w:r>
      <w:r>
        <w:rPr>
          <w:color w:val="000000" w:themeColor="text1"/>
        </w:rPr>
        <w:t>as a class</w:t>
      </w:r>
      <w:r w:rsidRPr="00F82730">
        <w:rPr>
          <w:color w:val="000000" w:themeColor="text1"/>
        </w:rPr>
        <w:t xml:space="preserve"> instead of in stations around the classroom</w:t>
      </w:r>
      <w:r>
        <w:rPr>
          <w:color w:val="000000" w:themeColor="text1"/>
        </w:rPr>
        <w:t>.</w:t>
      </w:r>
    </w:p>
    <w:p w14:paraId="1AB60CE2" w14:textId="42FEFA06" w:rsidR="00EA4C4B" w:rsidRDefault="00761F92" w:rsidP="00D06FAC">
      <w:pPr>
        <w:pStyle w:val="Heading3"/>
        <w:rPr>
          <w:color w:val="FF0000"/>
        </w:rPr>
      </w:pPr>
      <w:r w:rsidRPr="00D438F2">
        <w:t>Extending the Learning</w:t>
      </w:r>
      <w:r>
        <w:t xml:space="preserve"> </w:t>
      </w:r>
      <w:r>
        <w:rPr>
          <w:color w:val="FF0000"/>
        </w:rPr>
        <w:t>(Accordion)</w:t>
      </w:r>
    </w:p>
    <w:p w14:paraId="4ACAA234" w14:textId="4E6E8AE6" w:rsidR="00E22D66" w:rsidRPr="00E22D66" w:rsidRDefault="00E22D66" w:rsidP="00855A83">
      <w:r>
        <w:t xml:space="preserve">Encourage students to explore the ecosystem services in the </w:t>
      </w:r>
      <w:r w:rsidR="00751884">
        <w:t>activity</w:t>
      </w:r>
      <w:r>
        <w:t xml:space="preserve"> more in depth</w:t>
      </w:r>
      <w:r w:rsidR="00751884">
        <w:t xml:space="preserve"> using online resources</w:t>
      </w:r>
      <w:r>
        <w:t>.</w:t>
      </w:r>
    </w:p>
    <w:p w14:paraId="0039ECB2" w14:textId="77777777" w:rsidR="00D06FAC" w:rsidRDefault="00D06FAC">
      <w:pPr>
        <w:spacing w:after="0"/>
        <w:rPr>
          <w:b/>
          <w:kern w:val="28"/>
          <w:sz w:val="36"/>
        </w:rPr>
      </w:pPr>
      <w:r>
        <w:br w:type="page"/>
      </w:r>
    </w:p>
    <w:p w14:paraId="551905B4" w14:textId="2A3EE77D" w:rsidR="00453FD9" w:rsidRDefault="00D06FAC" w:rsidP="00453FD9">
      <w:pPr>
        <w:pStyle w:val="Heading1"/>
      </w:pPr>
      <w:r>
        <w:lastRenderedPageBreak/>
        <w:t>Activity 5.2: Ecosystem Products and Services Jigsaw (50 min)</w:t>
      </w:r>
    </w:p>
    <w:p w14:paraId="67CA8ADE" w14:textId="77777777" w:rsidR="00453FD9" w:rsidRDefault="00453FD9" w:rsidP="00453FD9">
      <w:pPr>
        <w:pStyle w:val="Heading2"/>
      </w:pPr>
      <w:r>
        <w:rPr>
          <w:color w:val="FF0000"/>
        </w:rPr>
        <w:t>Tab 1:</w:t>
      </w:r>
      <w:r>
        <w:t xml:space="preserve"> Overview and Preparation</w:t>
      </w:r>
    </w:p>
    <w:p w14:paraId="603E60C8" w14:textId="77777777" w:rsidR="00453FD9" w:rsidRPr="002B5F20" w:rsidRDefault="00453FD9" w:rsidP="00453FD9">
      <w:pPr>
        <w:pStyle w:val="Heading3"/>
      </w:pPr>
      <w:r>
        <w:t>Target Student Performance</w:t>
      </w:r>
    </w:p>
    <w:p w14:paraId="6E03D7C9" w14:textId="0D69161B" w:rsidR="00453FD9" w:rsidRPr="00D06FAC" w:rsidRDefault="00E40936" w:rsidP="00D06FAC">
      <w:pPr>
        <w:rPr>
          <w:color w:val="FF0000"/>
        </w:rPr>
      </w:pPr>
      <w:r w:rsidRPr="00895546">
        <w:t>Students explain how humans manage matter cycling and energy flow in specific ecosystems to produce products that they need (beef, corn, forest).</w:t>
      </w:r>
    </w:p>
    <w:p w14:paraId="032D7E27" w14:textId="47A99F78" w:rsidR="00CB3479" w:rsidRDefault="00CB3479" w:rsidP="00453FD9">
      <w:pPr>
        <w:pStyle w:val="Heading3"/>
      </w:pPr>
      <w:r>
        <w:t>Resources You Provide</w:t>
      </w:r>
    </w:p>
    <w:p w14:paraId="034D4DAD" w14:textId="212218F0" w:rsidR="00CB3479" w:rsidRPr="00CB3479" w:rsidRDefault="00751884" w:rsidP="00855A83">
      <w:pPr>
        <w:pStyle w:val="ListParagraph"/>
        <w:numPr>
          <w:ilvl w:val="0"/>
          <w:numId w:val="41"/>
        </w:numPr>
        <w:ind w:left="360"/>
      </w:pPr>
      <w:r>
        <w:rPr>
          <w:color w:val="000000" w:themeColor="text1"/>
        </w:rPr>
        <w:t>(</w:t>
      </w:r>
      <w:r w:rsidR="00C56A2B">
        <w:rPr>
          <w:color w:val="000000" w:themeColor="text1"/>
        </w:rPr>
        <w:t>F</w:t>
      </w:r>
      <w:r>
        <w:rPr>
          <w:color w:val="000000" w:themeColor="text1"/>
        </w:rPr>
        <w:t xml:space="preserve">rom previous lesson) </w:t>
      </w:r>
      <w:r w:rsidR="00CB3479" w:rsidRPr="00855A83">
        <w:rPr>
          <w:color w:val="0432FF"/>
        </w:rPr>
        <w:t xml:space="preserve">1.2 Expressing Ideas and </w:t>
      </w:r>
      <w:r w:rsidR="002674F8" w:rsidRPr="00855A83">
        <w:rPr>
          <w:color w:val="0432FF"/>
        </w:rPr>
        <w:t xml:space="preserve">Questions </w:t>
      </w:r>
      <w:r w:rsidR="00CB3479" w:rsidRPr="00855A83">
        <w:rPr>
          <w:color w:val="0432FF"/>
        </w:rPr>
        <w:t xml:space="preserve">Tool for Ecosystems </w:t>
      </w:r>
    </w:p>
    <w:p w14:paraId="247A1968" w14:textId="77777777" w:rsidR="00453FD9" w:rsidRPr="00D438F2" w:rsidRDefault="00453FD9" w:rsidP="00453FD9">
      <w:pPr>
        <w:pStyle w:val="Heading3"/>
      </w:pPr>
      <w:r w:rsidRPr="00D438F2">
        <w:t>Resources Provided</w:t>
      </w:r>
    </w:p>
    <w:p w14:paraId="056E148D" w14:textId="77777777" w:rsidR="00D06FAC" w:rsidRDefault="00D06FAC" w:rsidP="00754FB5">
      <w:pPr>
        <w:pStyle w:val="ListParagraph"/>
        <w:numPr>
          <w:ilvl w:val="0"/>
          <w:numId w:val="9"/>
        </w:numPr>
        <w:adjustRightInd w:val="0"/>
        <w:rPr>
          <w:color w:val="0000FF"/>
        </w:rPr>
      </w:pPr>
      <w:r w:rsidRPr="00660D1D">
        <w:rPr>
          <w:color w:val="0000FF"/>
        </w:rPr>
        <w:t xml:space="preserve">5.2 </w:t>
      </w:r>
      <w:r>
        <w:rPr>
          <w:color w:val="0000FF"/>
        </w:rPr>
        <w:t>Ecosystem Products and Services Jigsaw PPT</w:t>
      </w:r>
    </w:p>
    <w:p w14:paraId="6B1709C9" w14:textId="77777777" w:rsidR="00D06FAC" w:rsidRDefault="00D06FAC" w:rsidP="00754FB5">
      <w:pPr>
        <w:pStyle w:val="ListParagraph"/>
        <w:numPr>
          <w:ilvl w:val="0"/>
          <w:numId w:val="9"/>
        </w:numPr>
        <w:adjustRightInd w:val="0"/>
        <w:rPr>
          <w:color w:val="0000FF"/>
        </w:rPr>
      </w:pPr>
      <w:r w:rsidRPr="00660D1D">
        <w:rPr>
          <w:color w:val="0000FF"/>
        </w:rPr>
        <w:t xml:space="preserve">5.2 </w:t>
      </w:r>
      <w:r>
        <w:rPr>
          <w:color w:val="0000FF"/>
        </w:rPr>
        <w:t>Beef Ecosystem Products and Services Reading</w:t>
      </w:r>
    </w:p>
    <w:p w14:paraId="6DDF566F" w14:textId="77777777" w:rsidR="00D06FAC" w:rsidRDefault="00D06FAC" w:rsidP="00754FB5">
      <w:pPr>
        <w:pStyle w:val="ListParagraph"/>
        <w:numPr>
          <w:ilvl w:val="0"/>
          <w:numId w:val="9"/>
        </w:numPr>
        <w:adjustRightInd w:val="0"/>
        <w:rPr>
          <w:color w:val="0000FF"/>
        </w:rPr>
      </w:pPr>
      <w:r>
        <w:rPr>
          <w:color w:val="0000FF"/>
        </w:rPr>
        <w:t>5.2 Corn Ecosystem Products and Services Reading</w:t>
      </w:r>
    </w:p>
    <w:p w14:paraId="2C03C840" w14:textId="77777777" w:rsidR="00D06FAC" w:rsidRPr="00660D1D" w:rsidRDefault="00D06FAC" w:rsidP="00754FB5">
      <w:pPr>
        <w:pStyle w:val="ListParagraph"/>
        <w:numPr>
          <w:ilvl w:val="0"/>
          <w:numId w:val="9"/>
        </w:numPr>
        <w:adjustRightInd w:val="0"/>
        <w:rPr>
          <w:color w:val="0000FF"/>
        </w:rPr>
      </w:pPr>
      <w:r>
        <w:rPr>
          <w:color w:val="0000FF"/>
        </w:rPr>
        <w:t>5.2 Forest Ecosystem Products and Services Reading</w:t>
      </w:r>
    </w:p>
    <w:p w14:paraId="282616B1" w14:textId="77777777" w:rsidR="00D06FAC" w:rsidRPr="00660D1D" w:rsidRDefault="00D06FAC" w:rsidP="00754FB5">
      <w:pPr>
        <w:pStyle w:val="ListParagraph"/>
        <w:numPr>
          <w:ilvl w:val="0"/>
          <w:numId w:val="9"/>
        </w:numPr>
        <w:adjustRightInd w:val="0"/>
        <w:rPr>
          <w:color w:val="0000FF"/>
        </w:rPr>
      </w:pPr>
      <w:r>
        <w:rPr>
          <w:color w:val="0000FF"/>
        </w:rPr>
        <w:t>5.2 Beef Ecosystem Products and Services Worksheet</w:t>
      </w:r>
    </w:p>
    <w:p w14:paraId="58415D2A" w14:textId="77777777" w:rsidR="00D06FAC" w:rsidRPr="00660D1D" w:rsidRDefault="00D06FAC" w:rsidP="00754FB5">
      <w:pPr>
        <w:pStyle w:val="ListParagraph"/>
        <w:numPr>
          <w:ilvl w:val="0"/>
          <w:numId w:val="9"/>
        </w:numPr>
        <w:adjustRightInd w:val="0"/>
        <w:rPr>
          <w:color w:val="0000FF"/>
        </w:rPr>
      </w:pPr>
      <w:r>
        <w:rPr>
          <w:color w:val="0000FF"/>
        </w:rPr>
        <w:t>5.2 Corn Ecosystem Products and Services Worksheet</w:t>
      </w:r>
    </w:p>
    <w:p w14:paraId="5E9FFE6E" w14:textId="77777777" w:rsidR="00D06FAC" w:rsidRPr="00660D1D" w:rsidRDefault="00D06FAC" w:rsidP="00754FB5">
      <w:pPr>
        <w:pStyle w:val="ListParagraph"/>
        <w:numPr>
          <w:ilvl w:val="0"/>
          <w:numId w:val="9"/>
        </w:numPr>
        <w:adjustRightInd w:val="0"/>
        <w:rPr>
          <w:color w:val="0000FF"/>
        </w:rPr>
      </w:pPr>
      <w:r>
        <w:rPr>
          <w:color w:val="0000FF"/>
        </w:rPr>
        <w:t>5.2 Forest Ecosystem Products and Services Worksheet</w:t>
      </w:r>
    </w:p>
    <w:p w14:paraId="3AF0AA90" w14:textId="77777777" w:rsidR="00D06FAC" w:rsidRPr="00D06FAC" w:rsidRDefault="00D06FAC" w:rsidP="00754FB5">
      <w:pPr>
        <w:pStyle w:val="ListParagraph"/>
        <w:numPr>
          <w:ilvl w:val="0"/>
          <w:numId w:val="9"/>
        </w:numPr>
        <w:adjustRightInd w:val="0"/>
        <w:rPr>
          <w:color w:val="7030A0"/>
        </w:rPr>
      </w:pPr>
      <w:r w:rsidRPr="00D06FAC">
        <w:rPr>
          <w:color w:val="7030A0"/>
        </w:rPr>
        <w:t>5.2 Grading Beef Ecosystem Products and Services Worksheet</w:t>
      </w:r>
    </w:p>
    <w:p w14:paraId="3DCC1FAB" w14:textId="77777777" w:rsidR="00D06FAC" w:rsidRPr="00D06FAC" w:rsidRDefault="00D06FAC" w:rsidP="00754FB5">
      <w:pPr>
        <w:pStyle w:val="ListParagraph"/>
        <w:numPr>
          <w:ilvl w:val="0"/>
          <w:numId w:val="9"/>
        </w:numPr>
        <w:adjustRightInd w:val="0"/>
        <w:rPr>
          <w:color w:val="7030A0"/>
        </w:rPr>
      </w:pPr>
      <w:r w:rsidRPr="00D06FAC">
        <w:rPr>
          <w:color w:val="7030A0"/>
        </w:rPr>
        <w:t>5.2 Grading Corn Ecosystem Products and Services Worksheet</w:t>
      </w:r>
    </w:p>
    <w:p w14:paraId="7CBD17CA" w14:textId="349FF18F" w:rsidR="00453FD9" w:rsidRDefault="00D06FAC" w:rsidP="00754FB5">
      <w:pPr>
        <w:pStyle w:val="ListParagraph"/>
        <w:numPr>
          <w:ilvl w:val="0"/>
          <w:numId w:val="9"/>
        </w:numPr>
        <w:adjustRightInd w:val="0"/>
        <w:rPr>
          <w:color w:val="7030A0"/>
        </w:rPr>
      </w:pPr>
      <w:r w:rsidRPr="00D06FAC">
        <w:rPr>
          <w:color w:val="7030A0"/>
        </w:rPr>
        <w:t>5.2 Grading Forest Ecosystem Products and Services Worksheet</w:t>
      </w:r>
    </w:p>
    <w:p w14:paraId="7FA0D032" w14:textId="53387F1E" w:rsidR="002C532B" w:rsidRPr="00D438F2" w:rsidRDefault="002C532B" w:rsidP="002C532B">
      <w:pPr>
        <w:pStyle w:val="Heading3"/>
      </w:pPr>
      <w:r>
        <w:t xml:space="preserve">Recurring </w:t>
      </w:r>
      <w:r w:rsidRPr="00D438F2">
        <w:t xml:space="preserve">Resources </w:t>
      </w:r>
    </w:p>
    <w:p w14:paraId="5C5E187C" w14:textId="77777777" w:rsidR="002C532B" w:rsidRPr="00E23234" w:rsidRDefault="002C532B" w:rsidP="002C532B">
      <w:pPr>
        <w:pStyle w:val="ListParagraph"/>
        <w:numPr>
          <w:ilvl w:val="0"/>
          <w:numId w:val="34"/>
        </w:numPr>
        <w:spacing w:after="0"/>
        <w:rPr>
          <w:color w:val="000000" w:themeColor="text1"/>
        </w:rPr>
      </w:pPr>
      <w:r w:rsidRPr="00243A05">
        <w:rPr>
          <w:color w:val="0000FF"/>
        </w:rPr>
        <w:t xml:space="preserve">Learning Tracking Tool for </w:t>
      </w:r>
      <w:r>
        <w:rPr>
          <w:color w:val="0000FF"/>
        </w:rPr>
        <w:t>Ecosystems</w:t>
      </w:r>
      <w:r w:rsidRPr="00243A05">
        <w:rPr>
          <w:color w:val="0000FF"/>
        </w:rPr>
        <w:t xml:space="preserve"> </w:t>
      </w:r>
      <w:r w:rsidRPr="00E23234">
        <w:rPr>
          <w:color w:val="000000" w:themeColor="text1"/>
        </w:rPr>
        <w:t>(1 per student)</w:t>
      </w:r>
    </w:p>
    <w:p w14:paraId="7702BA09" w14:textId="28601E47" w:rsidR="002C532B" w:rsidRPr="00855A83" w:rsidRDefault="002C532B" w:rsidP="00855A83">
      <w:pPr>
        <w:pStyle w:val="ListParagraph"/>
        <w:numPr>
          <w:ilvl w:val="0"/>
          <w:numId w:val="34"/>
        </w:numPr>
        <w:rPr>
          <w:color w:val="7030A0"/>
        </w:rPr>
      </w:pPr>
      <w:r w:rsidRPr="00AE6648">
        <w:rPr>
          <w:color w:val="7030A0"/>
        </w:rPr>
        <w:t>Assessing the Learning Tracking Tool for Ecosystems</w:t>
      </w:r>
    </w:p>
    <w:p w14:paraId="7D469AD0" w14:textId="77777777" w:rsidR="00453FD9" w:rsidRPr="00D438F2" w:rsidRDefault="00453FD9" w:rsidP="00453FD9">
      <w:pPr>
        <w:pStyle w:val="Heading3"/>
      </w:pPr>
      <w:r w:rsidRPr="00D438F2">
        <w:t>Setup</w:t>
      </w:r>
    </w:p>
    <w:p w14:paraId="0F4E2084" w14:textId="18A04C23" w:rsidR="00D06FAC" w:rsidRPr="00D06FAC" w:rsidRDefault="00D06FAC" w:rsidP="00D06FAC">
      <w:pPr>
        <w:adjustRightInd w:val="0"/>
        <w:ind w:right="36"/>
        <w:contextualSpacing/>
      </w:pPr>
      <w:r w:rsidRPr="00D06FAC">
        <w:t xml:space="preserve">Prepare one copy of </w:t>
      </w:r>
      <w:r w:rsidRPr="00D06FAC">
        <w:rPr>
          <w:color w:val="0000FF"/>
        </w:rPr>
        <w:t xml:space="preserve">5.2 Reading </w:t>
      </w:r>
      <w:r w:rsidRPr="00D06FAC">
        <w:rPr>
          <w:color w:val="000000" w:themeColor="text1"/>
        </w:rPr>
        <w:t xml:space="preserve">and </w:t>
      </w:r>
      <w:r w:rsidR="00751884">
        <w:rPr>
          <w:color w:val="000000" w:themeColor="text1"/>
        </w:rPr>
        <w:t>corresponding</w:t>
      </w:r>
      <w:r w:rsidR="00751884" w:rsidRPr="00D06FAC">
        <w:rPr>
          <w:color w:val="000000" w:themeColor="text1"/>
        </w:rPr>
        <w:t xml:space="preserve"> </w:t>
      </w:r>
      <w:r w:rsidRPr="00D06FAC">
        <w:rPr>
          <w:color w:val="0000FF"/>
        </w:rPr>
        <w:t xml:space="preserve">5.2 Worksheet </w:t>
      </w:r>
      <w:r w:rsidRPr="00D06FAC">
        <w:t>for each student</w:t>
      </w:r>
      <w:r w:rsidR="00751884">
        <w:t xml:space="preserve"> with one third of the students receiving the reading and corresponding worksheet for each ecosystem</w:t>
      </w:r>
      <w:r w:rsidRPr="00D06FAC">
        <w:t>.</w:t>
      </w:r>
      <w:r w:rsidR="00751884">
        <w:t xml:space="preserve"> </w:t>
      </w:r>
      <w:r w:rsidRPr="00D06FAC">
        <w:t xml:space="preserve">Prepare a computer with a projector to display the </w:t>
      </w:r>
      <w:r w:rsidR="00751884" w:rsidRPr="00660D1D">
        <w:rPr>
          <w:color w:val="0000FF"/>
        </w:rPr>
        <w:t xml:space="preserve">5.2 </w:t>
      </w:r>
      <w:r w:rsidR="00751884">
        <w:rPr>
          <w:color w:val="0000FF"/>
        </w:rPr>
        <w:t>Ecosystem Products and Services Jigsaw PPT</w:t>
      </w:r>
      <w:r w:rsidRPr="00D06FAC">
        <w:t>.</w:t>
      </w:r>
    </w:p>
    <w:p w14:paraId="699946E1" w14:textId="77777777" w:rsidR="00453FD9" w:rsidRPr="00CD686F" w:rsidRDefault="00453FD9" w:rsidP="00453FD9">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360" w:type="dxa"/>
        <w:tblLayout w:type="fixed"/>
        <w:tblLook w:val="04A0" w:firstRow="1" w:lastRow="0" w:firstColumn="1" w:lastColumn="0" w:noHBand="0" w:noVBand="1"/>
      </w:tblPr>
      <w:tblGrid>
        <w:gridCol w:w="9360"/>
      </w:tblGrid>
      <w:tr w:rsidR="00D06FAC" w:rsidRPr="009F385F" w14:paraId="20C8603F" w14:textId="77777777" w:rsidTr="00855A83">
        <w:trPr>
          <w:trHeight w:val="755"/>
        </w:trPr>
        <w:tc>
          <w:tcPr>
            <w:tcW w:w="9360" w:type="dxa"/>
          </w:tcPr>
          <w:p w14:paraId="6A5DAE0C" w14:textId="77777777" w:rsidR="00D06FAC" w:rsidRPr="00AD05E5" w:rsidRDefault="00D06FAC" w:rsidP="00754FB5">
            <w:pPr>
              <w:pStyle w:val="ListParagraph"/>
              <w:numPr>
                <w:ilvl w:val="0"/>
                <w:numId w:val="11"/>
              </w:numPr>
              <w:rPr>
                <w:b/>
              </w:rPr>
            </w:pPr>
            <w:r w:rsidRPr="00AD05E5">
              <w:rPr>
                <w:b/>
                <w:bCs/>
              </w:rPr>
              <w:t>Use the instructional model to show students where they are in the course of the unit.</w:t>
            </w:r>
          </w:p>
          <w:p w14:paraId="26EB026A" w14:textId="58958F8A" w:rsidR="00D06FAC" w:rsidRPr="009F385F" w:rsidRDefault="00D06FAC" w:rsidP="00825E8F">
            <w:r w:rsidRPr="00FA5A3C">
              <w:t xml:space="preserve">Display </w:t>
            </w:r>
            <w:r w:rsidR="00751884">
              <w:t>Slide</w:t>
            </w:r>
            <w:r w:rsidRPr="00FA5A3C">
              <w:t xml:space="preserve"> 2 of the </w:t>
            </w:r>
            <w:r>
              <w:rPr>
                <w:color w:val="0000FF"/>
              </w:rPr>
              <w:t>5.2</w:t>
            </w:r>
            <w:r w:rsidRPr="009F385F">
              <w:rPr>
                <w:color w:val="0000FF"/>
              </w:rPr>
              <w:t xml:space="preserve"> </w:t>
            </w:r>
            <w:r>
              <w:rPr>
                <w:color w:val="0000FF"/>
              </w:rPr>
              <w:t>Ecosystem Products and Services Jigsaw</w:t>
            </w:r>
            <w:r w:rsidRPr="009F385F">
              <w:rPr>
                <w:color w:val="0000FF"/>
              </w:rPr>
              <w:t xml:space="preserve"> PPT</w:t>
            </w:r>
            <w:r w:rsidRPr="009F385F">
              <w:t xml:space="preserve">. </w:t>
            </w:r>
          </w:p>
        </w:tc>
      </w:tr>
      <w:tr w:rsidR="00D06FAC" w:rsidRPr="00FA5A3C" w14:paraId="52E284D6" w14:textId="77777777" w:rsidTr="00855A83">
        <w:trPr>
          <w:trHeight w:val="710"/>
        </w:trPr>
        <w:tc>
          <w:tcPr>
            <w:tcW w:w="9360" w:type="dxa"/>
          </w:tcPr>
          <w:p w14:paraId="42210C28" w14:textId="77777777" w:rsidR="00D06FAC" w:rsidRPr="00AD05E5" w:rsidRDefault="00D06FAC" w:rsidP="00754FB5">
            <w:pPr>
              <w:pStyle w:val="ListParagraph"/>
              <w:numPr>
                <w:ilvl w:val="0"/>
                <w:numId w:val="11"/>
              </w:numPr>
              <w:rPr>
                <w:b/>
              </w:rPr>
            </w:pPr>
            <w:r w:rsidRPr="00AD05E5">
              <w:rPr>
                <w:b/>
              </w:rPr>
              <w:t xml:space="preserve">Review </w:t>
            </w:r>
            <w:r>
              <w:rPr>
                <w:b/>
              </w:rPr>
              <w:t>how matter cycles and energy flows in ecosystems</w:t>
            </w:r>
            <w:r w:rsidRPr="00AD05E5">
              <w:rPr>
                <w:b/>
              </w:rPr>
              <w:t>.</w:t>
            </w:r>
          </w:p>
          <w:p w14:paraId="08DC2803" w14:textId="77777777" w:rsidR="00D06FAC" w:rsidRPr="00AD05E5" w:rsidRDefault="00D06FAC" w:rsidP="00825E8F">
            <w:r>
              <w:t xml:space="preserve">Use Slides 3-5 </w:t>
            </w:r>
            <w:r w:rsidRPr="00AD05E5">
              <w:t xml:space="preserve">of the PPT to review what students have learned about </w:t>
            </w:r>
            <w:r>
              <w:t>matter and energy in ecosystems</w:t>
            </w:r>
            <w:r w:rsidRPr="00AD05E5">
              <w:t xml:space="preserve">. </w:t>
            </w:r>
          </w:p>
          <w:p w14:paraId="00F7A787" w14:textId="77777777" w:rsidR="00D06FAC" w:rsidRPr="00AD05E5" w:rsidRDefault="00D06FAC" w:rsidP="00754FB5">
            <w:pPr>
              <w:pStyle w:val="ListParagraph"/>
              <w:numPr>
                <w:ilvl w:val="0"/>
                <w:numId w:val="12"/>
              </w:numPr>
              <w:ind w:left="342"/>
            </w:pPr>
            <w:r>
              <w:t>Slide 3</w:t>
            </w:r>
            <w:r w:rsidRPr="00AD05E5">
              <w:t xml:space="preserve"> reminds students of </w:t>
            </w:r>
            <w:r>
              <w:t>how matter cycles and energy flows in ecosystems.</w:t>
            </w:r>
          </w:p>
          <w:p w14:paraId="37E28E81" w14:textId="77777777" w:rsidR="00D06FAC" w:rsidRPr="00AD05E5" w:rsidRDefault="00D06FAC" w:rsidP="00754FB5">
            <w:pPr>
              <w:pStyle w:val="ListParagraph"/>
              <w:numPr>
                <w:ilvl w:val="0"/>
                <w:numId w:val="12"/>
              </w:numPr>
              <w:ind w:left="342"/>
            </w:pPr>
            <w:r>
              <w:t>Slide 4</w:t>
            </w:r>
            <w:r w:rsidRPr="00AD05E5">
              <w:t xml:space="preserve"> reminds students </w:t>
            </w:r>
            <w:r>
              <w:t>of carbon pools and fluxes.</w:t>
            </w:r>
          </w:p>
          <w:p w14:paraId="0981C801" w14:textId="77777777" w:rsidR="00D06FAC" w:rsidRPr="00FA5A3C" w:rsidRDefault="00D06FAC" w:rsidP="00754FB5">
            <w:pPr>
              <w:pStyle w:val="ListParagraph"/>
              <w:numPr>
                <w:ilvl w:val="0"/>
                <w:numId w:val="12"/>
              </w:numPr>
              <w:ind w:left="342"/>
            </w:pPr>
            <w:r>
              <w:t>Slide 5</w:t>
            </w:r>
            <w:r w:rsidRPr="00AD05E5">
              <w:t xml:space="preserve"> reminds students that </w:t>
            </w:r>
            <w:r>
              <w:t>ecosystems are actually open systems that provide products and services</w:t>
            </w:r>
            <w:r w:rsidRPr="00AD05E5">
              <w:t>.</w:t>
            </w:r>
          </w:p>
        </w:tc>
      </w:tr>
      <w:tr w:rsidR="00D06FAC" w:rsidRPr="00263EA9" w14:paraId="51616C6B" w14:textId="77777777" w:rsidTr="00855A83">
        <w:trPr>
          <w:trHeight w:val="710"/>
        </w:trPr>
        <w:tc>
          <w:tcPr>
            <w:tcW w:w="9360" w:type="dxa"/>
          </w:tcPr>
          <w:p w14:paraId="570EE19A" w14:textId="7CB07D24" w:rsidR="00D06FAC" w:rsidRDefault="00D06FAC" w:rsidP="00754FB5">
            <w:pPr>
              <w:pStyle w:val="ListParagraph"/>
              <w:numPr>
                <w:ilvl w:val="0"/>
                <w:numId w:val="11"/>
              </w:numPr>
              <w:rPr>
                <w:b/>
                <w:bCs/>
              </w:rPr>
            </w:pPr>
            <w:r>
              <w:rPr>
                <w:b/>
                <w:bCs/>
              </w:rPr>
              <w:lastRenderedPageBreak/>
              <w:t>Have students complete the reading and corresponding worksheet for one ecosystem</w:t>
            </w:r>
            <w:r w:rsidRPr="002C60A1">
              <w:rPr>
                <w:b/>
                <w:bCs/>
                <w:i/>
              </w:rPr>
              <w:t>.</w:t>
            </w:r>
            <w:r w:rsidRPr="002C60A1">
              <w:rPr>
                <w:b/>
                <w:bCs/>
              </w:rPr>
              <w:t xml:space="preserve"> </w:t>
            </w:r>
          </w:p>
          <w:p w14:paraId="70F1C54E" w14:textId="19BDD062" w:rsidR="00D06FAC" w:rsidRPr="00263EA9" w:rsidRDefault="00D06FAC" w:rsidP="00825E8F">
            <w:pPr>
              <w:ind w:right="36"/>
              <w:rPr>
                <w:color w:val="000000" w:themeColor="text1"/>
              </w:rPr>
            </w:pPr>
            <w:r>
              <w:rPr>
                <w:bCs/>
              </w:rPr>
              <w:t xml:space="preserve">Display </w:t>
            </w:r>
            <w:r w:rsidR="00751884">
              <w:rPr>
                <w:bCs/>
              </w:rPr>
              <w:t>Slide</w:t>
            </w:r>
            <w:r>
              <w:rPr>
                <w:bCs/>
              </w:rPr>
              <w:t xml:space="preserve"> 6</w:t>
            </w:r>
            <w:r w:rsidRPr="00FF2108">
              <w:rPr>
                <w:bCs/>
              </w:rPr>
              <w:t xml:space="preserve"> of the </w:t>
            </w:r>
            <w:r>
              <w:rPr>
                <w:color w:val="0000FF"/>
              </w:rPr>
              <w:t>5.2</w:t>
            </w:r>
            <w:r w:rsidRPr="009F385F">
              <w:rPr>
                <w:color w:val="0000FF"/>
              </w:rPr>
              <w:t xml:space="preserve"> </w:t>
            </w:r>
            <w:r>
              <w:rPr>
                <w:color w:val="0000FF"/>
              </w:rPr>
              <w:t>Ecosystem Products and Services Jigsaw</w:t>
            </w:r>
            <w:r w:rsidRPr="009F385F">
              <w:rPr>
                <w:color w:val="0000FF"/>
              </w:rPr>
              <w:t xml:space="preserve"> PPT</w:t>
            </w:r>
            <w:r>
              <w:rPr>
                <w:color w:val="000000" w:themeColor="text1"/>
              </w:rPr>
              <w:t>.</w:t>
            </w:r>
          </w:p>
          <w:p w14:paraId="062B44EA" w14:textId="21EFEE49" w:rsidR="00D06FAC" w:rsidRPr="006A727E" w:rsidRDefault="00D06FAC" w:rsidP="00754FB5">
            <w:pPr>
              <w:pStyle w:val="ListParagraph"/>
              <w:numPr>
                <w:ilvl w:val="0"/>
                <w:numId w:val="10"/>
              </w:numPr>
              <w:ind w:left="342" w:right="36"/>
              <w:rPr>
                <w:color w:val="0000FF"/>
              </w:rPr>
            </w:pPr>
            <w:r>
              <w:t xml:space="preserve">Give each student a copy of one of the </w:t>
            </w:r>
            <w:r>
              <w:rPr>
                <w:color w:val="0000FF"/>
              </w:rPr>
              <w:t>5.2 Ecosystem Products and Services Readings</w:t>
            </w:r>
            <w:r>
              <w:rPr>
                <w:color w:val="000000" w:themeColor="text1"/>
              </w:rPr>
              <w:t xml:space="preserve">. About </w:t>
            </w:r>
            <w:r w:rsidR="00751884">
              <w:rPr>
                <w:color w:val="000000" w:themeColor="text1"/>
              </w:rPr>
              <w:t>one third</w:t>
            </w:r>
            <w:r>
              <w:rPr>
                <w:color w:val="000000" w:themeColor="text1"/>
              </w:rPr>
              <w:t xml:space="preserve"> of the students should read about each ecosystem.</w:t>
            </w:r>
          </w:p>
          <w:p w14:paraId="1784814F" w14:textId="5001B293" w:rsidR="00D06FAC" w:rsidRPr="00751884" w:rsidRDefault="00D06FAC" w:rsidP="00855A83">
            <w:pPr>
              <w:pStyle w:val="ListParagraph"/>
              <w:numPr>
                <w:ilvl w:val="0"/>
                <w:numId w:val="10"/>
              </w:numPr>
              <w:ind w:left="342" w:right="36"/>
              <w:rPr>
                <w:color w:val="0000FF"/>
              </w:rPr>
            </w:pPr>
            <w:r>
              <w:t xml:space="preserve">Have students complete the </w:t>
            </w:r>
            <w:r>
              <w:rPr>
                <w:color w:val="0432FF"/>
              </w:rPr>
              <w:t xml:space="preserve">5.2 Ecosystem Products and Services Worksheet </w:t>
            </w:r>
            <w:r>
              <w:rPr>
                <w:color w:val="000000" w:themeColor="text1"/>
              </w:rPr>
              <w:t xml:space="preserve">for the </w:t>
            </w:r>
            <w:r w:rsidRPr="00751884">
              <w:rPr>
                <w:color w:val="000000" w:themeColor="text1"/>
              </w:rPr>
              <w:t>ecosystem they read about.</w:t>
            </w:r>
            <w:r w:rsidRPr="00855A83">
              <w:rPr>
                <w:color w:val="000000" w:themeColor="text1"/>
              </w:rPr>
              <w:t xml:space="preserve"> </w:t>
            </w:r>
            <w:r w:rsidR="00751884" w:rsidRPr="00855A83">
              <w:rPr>
                <w:color w:val="000000" w:themeColor="text1"/>
              </w:rPr>
              <w:t>Students can work individually or in pairs or groups with those who have the same ecosystem.</w:t>
            </w:r>
          </w:p>
        </w:tc>
      </w:tr>
      <w:tr w:rsidR="00D06FAC" w:rsidRPr="00FA5A3C" w14:paraId="45778944" w14:textId="77777777" w:rsidTr="00855A83">
        <w:trPr>
          <w:trHeight w:val="323"/>
        </w:trPr>
        <w:tc>
          <w:tcPr>
            <w:tcW w:w="9360" w:type="dxa"/>
          </w:tcPr>
          <w:p w14:paraId="218931F8" w14:textId="77777777" w:rsidR="00D06FAC" w:rsidRPr="006A727E" w:rsidRDefault="00D06FAC" w:rsidP="00754FB5">
            <w:pPr>
              <w:pStyle w:val="ListParagraph"/>
              <w:numPr>
                <w:ilvl w:val="0"/>
                <w:numId w:val="11"/>
              </w:numPr>
              <w:ind w:right="36"/>
              <w:rPr>
                <w:b/>
                <w:color w:val="000000" w:themeColor="text1"/>
              </w:rPr>
            </w:pPr>
            <w:r w:rsidRPr="006A727E">
              <w:rPr>
                <w:b/>
                <w:color w:val="000000" w:themeColor="text1"/>
              </w:rPr>
              <w:t xml:space="preserve">Have students who </w:t>
            </w:r>
            <w:r>
              <w:rPr>
                <w:b/>
                <w:color w:val="000000" w:themeColor="text1"/>
              </w:rPr>
              <w:t>focused on the same ecosystem</w:t>
            </w:r>
            <w:r w:rsidRPr="006A727E">
              <w:rPr>
                <w:b/>
                <w:color w:val="000000" w:themeColor="text1"/>
              </w:rPr>
              <w:t xml:space="preserve"> form a group.</w:t>
            </w:r>
          </w:p>
          <w:p w14:paraId="3B5FBDF3" w14:textId="65F8DB2F" w:rsidR="0097496B" w:rsidRDefault="00D06FAC" w:rsidP="00855A83">
            <w:r>
              <w:t xml:space="preserve">Display </w:t>
            </w:r>
            <w:r w:rsidR="00751884">
              <w:t>Slide</w:t>
            </w:r>
            <w:r>
              <w:t xml:space="preserve"> 7 of the </w:t>
            </w:r>
            <w:r>
              <w:rPr>
                <w:color w:val="0000FF"/>
              </w:rPr>
              <w:t>5.2</w:t>
            </w:r>
            <w:r w:rsidRPr="009F385F">
              <w:rPr>
                <w:color w:val="0000FF"/>
              </w:rPr>
              <w:t xml:space="preserve"> </w:t>
            </w:r>
            <w:r>
              <w:rPr>
                <w:color w:val="0000FF"/>
              </w:rPr>
              <w:t>Ecosystem Products and Services Jigsaw</w:t>
            </w:r>
            <w:r w:rsidRPr="009F385F">
              <w:rPr>
                <w:color w:val="0000FF"/>
              </w:rPr>
              <w:t xml:space="preserve"> PPT</w:t>
            </w:r>
            <w:r w:rsidR="0097496B">
              <w:rPr>
                <w:color w:val="000000" w:themeColor="text1"/>
              </w:rPr>
              <w:t>. Have students who read about the same ecosystem form a group. Depending on the size of your class, you may have multiple small groups for each ecosystem.</w:t>
            </w:r>
          </w:p>
          <w:p w14:paraId="12A455AD" w14:textId="16FD78DD" w:rsidR="00D06FAC" w:rsidRPr="00FA5A3C" w:rsidRDefault="00D06FAC" w:rsidP="00855A83">
            <w:pPr>
              <w:pStyle w:val="ListParagraph"/>
              <w:numPr>
                <w:ilvl w:val="0"/>
                <w:numId w:val="42"/>
              </w:numPr>
              <w:ind w:left="336"/>
            </w:pPr>
            <w:r>
              <w:t xml:space="preserve">In their groups, have students discuss their answers </w:t>
            </w:r>
            <w:r w:rsidR="0097496B">
              <w:t xml:space="preserve">to the questions on the worksheet </w:t>
            </w:r>
            <w:r>
              <w:t xml:space="preserve">and come to consensus. </w:t>
            </w:r>
          </w:p>
        </w:tc>
      </w:tr>
      <w:tr w:rsidR="00D06FAC" w:rsidRPr="00FA5A3C" w14:paraId="5848A9B9" w14:textId="77777777" w:rsidTr="00855A83">
        <w:trPr>
          <w:trHeight w:val="269"/>
        </w:trPr>
        <w:tc>
          <w:tcPr>
            <w:tcW w:w="9360" w:type="dxa"/>
          </w:tcPr>
          <w:p w14:paraId="15D9D11E" w14:textId="77777777" w:rsidR="00D06FAC" w:rsidRDefault="00D06FAC" w:rsidP="00754FB5">
            <w:pPr>
              <w:pStyle w:val="ListParagraph"/>
              <w:numPr>
                <w:ilvl w:val="0"/>
                <w:numId w:val="11"/>
              </w:numPr>
              <w:rPr>
                <w:b/>
                <w:bCs/>
              </w:rPr>
            </w:pPr>
            <w:r>
              <w:rPr>
                <w:b/>
                <w:bCs/>
              </w:rPr>
              <w:t>Have students share about how their ecosystem functions.</w:t>
            </w:r>
          </w:p>
          <w:p w14:paraId="60383673" w14:textId="15126126" w:rsidR="00D06FAC" w:rsidRDefault="00D06FAC" w:rsidP="00825E8F">
            <w:pPr>
              <w:rPr>
                <w:bCs/>
              </w:rPr>
            </w:pPr>
            <w:r w:rsidRPr="002358D3">
              <w:rPr>
                <w:bCs/>
              </w:rPr>
              <w:t xml:space="preserve">Display </w:t>
            </w:r>
            <w:r w:rsidR="00751884">
              <w:rPr>
                <w:bCs/>
              </w:rPr>
              <w:t>Slide</w:t>
            </w:r>
            <w:r w:rsidRPr="002358D3">
              <w:rPr>
                <w:bCs/>
              </w:rPr>
              <w:t xml:space="preserve"> </w:t>
            </w:r>
            <w:r>
              <w:rPr>
                <w:bCs/>
              </w:rPr>
              <w:t xml:space="preserve">8 </w:t>
            </w:r>
            <w:r w:rsidRPr="002358D3">
              <w:rPr>
                <w:bCs/>
              </w:rPr>
              <w:t xml:space="preserve">of the </w:t>
            </w:r>
            <w:r>
              <w:rPr>
                <w:color w:val="0000FF"/>
              </w:rPr>
              <w:t>5.2</w:t>
            </w:r>
            <w:r w:rsidRPr="009F385F">
              <w:rPr>
                <w:color w:val="0000FF"/>
              </w:rPr>
              <w:t xml:space="preserve"> </w:t>
            </w:r>
            <w:r>
              <w:rPr>
                <w:color w:val="0000FF"/>
              </w:rPr>
              <w:t>Ecosystem Products and Services Jigsaw</w:t>
            </w:r>
            <w:r w:rsidRPr="009F385F">
              <w:rPr>
                <w:color w:val="0000FF"/>
              </w:rPr>
              <w:t xml:space="preserve"> PPT</w:t>
            </w:r>
            <w:r>
              <w:rPr>
                <w:color w:val="0000FF"/>
              </w:rPr>
              <w:t>.</w:t>
            </w:r>
          </w:p>
          <w:p w14:paraId="678DCFB6" w14:textId="77777777" w:rsidR="00D06FAC" w:rsidRDefault="00D06FAC" w:rsidP="00754FB5">
            <w:pPr>
              <w:pStyle w:val="ListParagraph"/>
              <w:numPr>
                <w:ilvl w:val="0"/>
                <w:numId w:val="15"/>
              </w:numPr>
              <w:ind w:left="316"/>
              <w:rPr>
                <w:bCs/>
              </w:rPr>
            </w:pPr>
            <w:r>
              <w:rPr>
                <w:bCs/>
              </w:rPr>
              <w:t>Decide how to have students share the information for their ecosystem.</w:t>
            </w:r>
          </w:p>
          <w:p w14:paraId="46667593" w14:textId="77777777" w:rsidR="00D06FAC" w:rsidRDefault="00D06FAC" w:rsidP="00754FB5">
            <w:pPr>
              <w:pStyle w:val="ListParagraph"/>
              <w:numPr>
                <w:ilvl w:val="0"/>
                <w:numId w:val="15"/>
              </w:numPr>
              <w:rPr>
                <w:bCs/>
              </w:rPr>
            </w:pPr>
            <w:r>
              <w:rPr>
                <w:bCs/>
              </w:rPr>
              <w:t>Students who focused on the same ecosystem can present to the whole class. They could make a poster to share.</w:t>
            </w:r>
          </w:p>
          <w:p w14:paraId="63B956ED" w14:textId="77777777" w:rsidR="00D06FAC" w:rsidRPr="00FA5A3C" w:rsidRDefault="00D06FAC" w:rsidP="00754FB5">
            <w:pPr>
              <w:pStyle w:val="ListParagraph"/>
              <w:numPr>
                <w:ilvl w:val="0"/>
                <w:numId w:val="15"/>
              </w:numPr>
            </w:pPr>
            <w:r w:rsidRPr="006A727E">
              <w:rPr>
                <w:bCs/>
              </w:rPr>
              <w:t xml:space="preserve">Students can form groups of three with students who focused on each of three </w:t>
            </w:r>
            <w:r>
              <w:rPr>
                <w:bCs/>
              </w:rPr>
              <w:t>ecosystems</w:t>
            </w:r>
            <w:r w:rsidRPr="006A727E">
              <w:rPr>
                <w:bCs/>
              </w:rPr>
              <w:t>.</w:t>
            </w:r>
          </w:p>
        </w:tc>
      </w:tr>
      <w:tr w:rsidR="00D06FAC" w:rsidRPr="00AD05E5" w14:paraId="4FFF12DE" w14:textId="77777777" w:rsidTr="00855A83">
        <w:trPr>
          <w:trHeight w:val="91"/>
        </w:trPr>
        <w:tc>
          <w:tcPr>
            <w:tcW w:w="9360" w:type="dxa"/>
          </w:tcPr>
          <w:p w14:paraId="76A4000F" w14:textId="77777777" w:rsidR="00D06FAC" w:rsidRDefault="00D06FAC" w:rsidP="00754FB5">
            <w:pPr>
              <w:pStyle w:val="ListParagraph"/>
              <w:numPr>
                <w:ilvl w:val="0"/>
                <w:numId w:val="11"/>
              </w:numPr>
              <w:rPr>
                <w:b/>
                <w:bCs/>
              </w:rPr>
            </w:pPr>
            <w:r w:rsidRPr="00BA46DA">
              <w:rPr>
                <w:b/>
                <w:bCs/>
              </w:rPr>
              <w:t xml:space="preserve">Have students discuss the similarities and differences between the </w:t>
            </w:r>
            <w:r>
              <w:rPr>
                <w:b/>
                <w:bCs/>
              </w:rPr>
              <w:t>ecosystems.</w:t>
            </w:r>
          </w:p>
          <w:p w14:paraId="0CA34832" w14:textId="7D259E61" w:rsidR="00D06FAC" w:rsidRPr="00571CD5" w:rsidRDefault="00D06FAC" w:rsidP="00825E8F">
            <w:r w:rsidRPr="00EC3772">
              <w:t xml:space="preserve">Display </w:t>
            </w:r>
            <w:r w:rsidR="00751884">
              <w:t>Slide</w:t>
            </w:r>
            <w:r w:rsidRPr="00EC3772">
              <w:t xml:space="preserve"> </w:t>
            </w:r>
            <w:r>
              <w:t>9</w:t>
            </w:r>
            <w:r w:rsidRPr="00571CD5">
              <w:t xml:space="preserve"> of the </w:t>
            </w:r>
            <w:r>
              <w:rPr>
                <w:color w:val="0000FF"/>
              </w:rPr>
              <w:t>5.2</w:t>
            </w:r>
            <w:r w:rsidRPr="009F385F">
              <w:rPr>
                <w:color w:val="0000FF"/>
              </w:rPr>
              <w:t xml:space="preserve"> </w:t>
            </w:r>
            <w:r>
              <w:rPr>
                <w:color w:val="0000FF"/>
              </w:rPr>
              <w:t>Ecosystem Products and Services Jigsaw</w:t>
            </w:r>
            <w:r w:rsidRPr="009F385F">
              <w:rPr>
                <w:color w:val="0000FF"/>
              </w:rPr>
              <w:t xml:space="preserve"> PPT</w:t>
            </w:r>
            <w:r w:rsidRPr="00BA46DA">
              <w:rPr>
                <w:color w:val="0000FF"/>
              </w:rPr>
              <w:t>.</w:t>
            </w:r>
          </w:p>
          <w:p w14:paraId="6F156CAB" w14:textId="77777777" w:rsidR="00D06FAC" w:rsidRPr="002C4333" w:rsidRDefault="00D06FAC" w:rsidP="00754FB5">
            <w:pPr>
              <w:pStyle w:val="ListParagraph"/>
              <w:numPr>
                <w:ilvl w:val="0"/>
                <w:numId w:val="13"/>
              </w:numPr>
              <w:rPr>
                <w:b/>
              </w:rPr>
            </w:pPr>
            <w:r>
              <w:rPr>
                <w:bCs/>
              </w:rPr>
              <w:t xml:space="preserve">Have a class discussion about the similarities and differences between the three ecosystems. </w:t>
            </w:r>
          </w:p>
          <w:p w14:paraId="23F6D967" w14:textId="24AD7672" w:rsidR="00D06FAC" w:rsidRPr="00AD05E5" w:rsidRDefault="00D06FAC" w:rsidP="00754FB5">
            <w:pPr>
              <w:pStyle w:val="ListParagraph"/>
              <w:numPr>
                <w:ilvl w:val="0"/>
                <w:numId w:val="13"/>
              </w:numPr>
              <w:rPr>
                <w:b/>
              </w:rPr>
            </w:pPr>
            <w:r>
              <w:rPr>
                <w:bCs/>
              </w:rPr>
              <w:t>Focus the discussion on the differences between the corn farm and the beef farm</w:t>
            </w:r>
            <w:r w:rsidR="0097496B">
              <w:rPr>
                <w:bCs/>
              </w:rPr>
              <w:t>,</w:t>
            </w:r>
            <w:r>
              <w:rPr>
                <w:bCs/>
              </w:rPr>
              <w:t xml:space="preserve"> and the wind composition in and out of each ecosystem.</w:t>
            </w:r>
          </w:p>
        </w:tc>
      </w:tr>
      <w:tr w:rsidR="00D06FAC" w:rsidRPr="009F385F" w14:paraId="1CE7B654" w14:textId="77777777" w:rsidTr="00855A83">
        <w:trPr>
          <w:trHeight w:val="91"/>
        </w:trPr>
        <w:tc>
          <w:tcPr>
            <w:tcW w:w="9360" w:type="dxa"/>
          </w:tcPr>
          <w:p w14:paraId="0783AF4F" w14:textId="77777777" w:rsidR="00D06FAC" w:rsidRPr="00AD05E5" w:rsidRDefault="00D06FAC" w:rsidP="00754FB5">
            <w:pPr>
              <w:pStyle w:val="ListParagraph"/>
              <w:numPr>
                <w:ilvl w:val="0"/>
                <w:numId w:val="11"/>
              </w:numPr>
              <w:rPr>
                <w:b/>
                <w:bCs/>
              </w:rPr>
            </w:pPr>
            <w:r w:rsidRPr="00AD05E5">
              <w:rPr>
                <w:b/>
                <w:bCs/>
              </w:rPr>
              <w:t xml:space="preserve">Have students revisit their initial ideas from Lesson 1. </w:t>
            </w:r>
          </w:p>
          <w:p w14:paraId="61E92950" w14:textId="1159DBC4" w:rsidR="00D06FAC" w:rsidRPr="00AD05E5" w:rsidRDefault="00D06FAC" w:rsidP="00825E8F">
            <w:pPr>
              <w:rPr>
                <w:bCs/>
              </w:rPr>
            </w:pPr>
            <w:r w:rsidRPr="00AD05E5">
              <w:rPr>
                <w:bCs/>
              </w:rPr>
              <w:t xml:space="preserve">Display </w:t>
            </w:r>
            <w:r w:rsidR="00751884">
              <w:rPr>
                <w:bCs/>
              </w:rPr>
              <w:t>Slide</w:t>
            </w:r>
            <w:r w:rsidRPr="00AD05E5">
              <w:rPr>
                <w:bCs/>
              </w:rPr>
              <w:t xml:space="preserve"> </w:t>
            </w:r>
            <w:r>
              <w:rPr>
                <w:bCs/>
              </w:rPr>
              <w:t>10</w:t>
            </w:r>
            <w:r w:rsidRPr="00AD05E5">
              <w:rPr>
                <w:bCs/>
              </w:rPr>
              <w:t xml:space="preserve">. Have students look back at their initial ideas on </w:t>
            </w:r>
            <w:r w:rsidR="004B58B1">
              <w:rPr>
                <w:color w:val="0432FF"/>
              </w:rPr>
              <w:t>1.2 Expressing Ideas and</w:t>
            </w:r>
            <w:r w:rsidR="002674F8">
              <w:rPr>
                <w:color w:val="0432FF"/>
              </w:rPr>
              <w:t xml:space="preserve"> Questions</w:t>
            </w:r>
            <w:r w:rsidR="004B58B1">
              <w:rPr>
                <w:color w:val="0432FF"/>
              </w:rPr>
              <w:t xml:space="preserve"> Tool for Ecosystems</w:t>
            </w:r>
            <w:r>
              <w:rPr>
                <w:bCs/>
              </w:rPr>
              <w:t>.</w:t>
            </w:r>
          </w:p>
          <w:p w14:paraId="48E2C412" w14:textId="77777777" w:rsidR="00D06FAC" w:rsidRPr="00AD05E5" w:rsidRDefault="00D06FAC" w:rsidP="00754FB5">
            <w:pPr>
              <w:pStyle w:val="ListParagraph"/>
              <w:numPr>
                <w:ilvl w:val="0"/>
                <w:numId w:val="14"/>
              </w:numPr>
              <w:ind w:left="346"/>
              <w:rPr>
                <w:bCs/>
              </w:rPr>
            </w:pPr>
            <w:r w:rsidRPr="00AD05E5">
              <w:rPr>
                <w:bCs/>
              </w:rPr>
              <w:t>Ask them to share some of their initial ideas, their thinking about how their ideas have changed, and what their initial questions were.</w:t>
            </w:r>
          </w:p>
          <w:p w14:paraId="3E88B07E" w14:textId="77777777" w:rsidR="00D06FAC" w:rsidRPr="009F385F" w:rsidRDefault="00D06FAC" w:rsidP="00754FB5">
            <w:pPr>
              <w:pStyle w:val="ListParagraph"/>
              <w:numPr>
                <w:ilvl w:val="0"/>
                <w:numId w:val="14"/>
              </w:numPr>
              <w:ind w:left="346"/>
            </w:pPr>
            <w:r>
              <w:rPr>
                <w:bCs/>
              </w:rPr>
              <w:t>Ask them how they would now answer their initial questions.</w:t>
            </w:r>
          </w:p>
        </w:tc>
      </w:tr>
      <w:tr w:rsidR="005D16B8" w:rsidRPr="009F385F" w14:paraId="53BAEDE5" w14:textId="77777777" w:rsidTr="00855A83">
        <w:trPr>
          <w:trHeight w:val="91"/>
        </w:trPr>
        <w:tc>
          <w:tcPr>
            <w:tcW w:w="9360" w:type="dxa"/>
          </w:tcPr>
          <w:p w14:paraId="6D9270C9" w14:textId="1EE388AF" w:rsidR="005D16B8" w:rsidRPr="00855A83" w:rsidRDefault="005D16B8" w:rsidP="00855A83">
            <w:pPr>
              <w:pStyle w:val="ListParagraph"/>
              <w:numPr>
                <w:ilvl w:val="0"/>
                <w:numId w:val="11"/>
              </w:numPr>
              <w:rPr>
                <w:b/>
              </w:rPr>
            </w:pPr>
            <w:r w:rsidRPr="00855A83">
              <w:rPr>
                <w:b/>
                <w:bCs/>
              </w:rPr>
              <w:t>Have students complete an exit ticket.</w:t>
            </w:r>
          </w:p>
          <w:p w14:paraId="25FDC7CE" w14:textId="3F50BB88" w:rsidR="005D16B8" w:rsidRPr="00855A83" w:rsidRDefault="005D16B8" w:rsidP="00855A83">
            <w:pPr>
              <w:rPr>
                <w:bCs/>
              </w:rPr>
            </w:pPr>
            <w:r w:rsidRPr="00855A83">
              <w:rPr>
                <w:bCs/>
              </w:rPr>
              <w:t xml:space="preserve">Show </w:t>
            </w:r>
            <w:r w:rsidR="00751884" w:rsidRPr="0097496B">
              <w:rPr>
                <w:bCs/>
              </w:rPr>
              <w:t>Slide</w:t>
            </w:r>
            <w:r w:rsidRPr="00855A83">
              <w:rPr>
                <w:bCs/>
              </w:rPr>
              <w:t xml:space="preserve"> 11 of the </w:t>
            </w:r>
            <w:r w:rsidR="0087778A" w:rsidRPr="00855A83">
              <w:rPr>
                <w:color w:val="0000FF"/>
              </w:rPr>
              <w:t>5.2 Ecosystem Products and Services Jigsaw PPT</w:t>
            </w:r>
            <w:r w:rsidRPr="00855A83">
              <w:rPr>
                <w:bCs/>
              </w:rPr>
              <w:t>.</w:t>
            </w:r>
          </w:p>
          <w:p w14:paraId="13E6FC2F" w14:textId="77777777" w:rsidR="005D16B8" w:rsidRPr="00855A83" w:rsidRDefault="005D16B8" w:rsidP="00855A83">
            <w:pPr>
              <w:pStyle w:val="ListParagraph"/>
              <w:numPr>
                <w:ilvl w:val="0"/>
                <w:numId w:val="32"/>
              </w:numPr>
              <w:rPr>
                <w:bCs/>
              </w:rPr>
            </w:pPr>
            <w:r w:rsidRPr="00855A83">
              <w:rPr>
                <w:bCs/>
              </w:rPr>
              <w:t>Conclusions: How do humans change ecosystems to get the products and services we need?</w:t>
            </w:r>
          </w:p>
          <w:p w14:paraId="1F656274" w14:textId="77777777" w:rsidR="005D16B8" w:rsidRPr="00855A83" w:rsidRDefault="005D16B8" w:rsidP="00855A83">
            <w:pPr>
              <w:pStyle w:val="ListParagraph"/>
              <w:numPr>
                <w:ilvl w:val="0"/>
                <w:numId w:val="32"/>
              </w:numPr>
              <w:rPr>
                <w:bCs/>
              </w:rPr>
            </w:pPr>
            <w:r w:rsidRPr="00855A83">
              <w:rPr>
                <w:bCs/>
              </w:rPr>
              <w:t>Predictions: What happens to other ecosystem services when humans disturb an ecosystem to get more of one product or service?</w:t>
            </w:r>
          </w:p>
          <w:p w14:paraId="534EA292" w14:textId="17371545" w:rsidR="0097496B" w:rsidRPr="00855A83" w:rsidRDefault="005D16B8" w:rsidP="00855A83">
            <w:pPr>
              <w:pStyle w:val="ListParagraph"/>
              <w:numPr>
                <w:ilvl w:val="0"/>
                <w:numId w:val="32"/>
              </w:numPr>
              <w:rPr>
                <w:bCs/>
              </w:rPr>
            </w:pPr>
            <w:r w:rsidRPr="00855A83">
              <w:rPr>
                <w:bCs/>
              </w:rPr>
              <w:t>On a sheet of paper or a sticky note, have students individually answer the exit ticket questions. Depending on time, you may have students answer both questions</w:t>
            </w:r>
            <w:r w:rsidRPr="005D16B8">
              <w:rPr>
                <w:b/>
              </w:rPr>
              <w:t xml:space="preserve">, assign </w:t>
            </w:r>
            <w:r w:rsidRPr="00855A83">
              <w:rPr>
                <w:bCs/>
              </w:rPr>
              <w:lastRenderedPageBreak/>
              <w:t>students to answer a particular question, or let students choose one question to answer. Collect and review the answers.</w:t>
            </w:r>
          </w:p>
          <w:p w14:paraId="0B54EAA8" w14:textId="1A155B4E" w:rsidR="005D16B8" w:rsidRPr="00855A83" w:rsidRDefault="005D16B8" w:rsidP="00855A83">
            <w:pPr>
              <w:pStyle w:val="ListParagraph"/>
              <w:numPr>
                <w:ilvl w:val="0"/>
                <w:numId w:val="32"/>
              </w:numPr>
              <w:rPr>
                <w:bCs/>
              </w:rPr>
            </w:pPr>
            <w:r w:rsidRPr="00855A83">
              <w:rPr>
                <w:bCs/>
              </w:rPr>
              <w:t xml:space="preserve">The conclusions question will provide you with information about what your students are taking away from the activity. Student answers to the conclusions question can be used on the Driving Question Board (if you are using one). The predictions question allows students to begin thinking about the next activity and allows you to assess their current ideas as you prepare for the next activity. Student answers to the predictions question can be used as a lead into the next activity. </w:t>
            </w:r>
          </w:p>
        </w:tc>
      </w:tr>
      <w:tr w:rsidR="0087778A" w:rsidRPr="009F385F" w14:paraId="30A0F0A4" w14:textId="77777777" w:rsidTr="005D16B8">
        <w:trPr>
          <w:trHeight w:val="91"/>
        </w:trPr>
        <w:tc>
          <w:tcPr>
            <w:tcW w:w="9360" w:type="dxa"/>
          </w:tcPr>
          <w:p w14:paraId="79913851" w14:textId="53CB05F5" w:rsidR="0087778A" w:rsidRPr="00855A83" w:rsidRDefault="0087778A" w:rsidP="00855A83">
            <w:pPr>
              <w:pStyle w:val="ListParagraph"/>
              <w:numPr>
                <w:ilvl w:val="0"/>
                <w:numId w:val="11"/>
              </w:numPr>
              <w:tabs>
                <w:tab w:val="left" w:pos="150"/>
              </w:tabs>
              <w:rPr>
                <w:b/>
              </w:rPr>
            </w:pPr>
            <w:r w:rsidRPr="00855A83">
              <w:rPr>
                <w:b/>
              </w:rPr>
              <w:lastRenderedPageBreak/>
              <w:t>Have a discussion to complete the Learning Tracking Tool for this activity.</w:t>
            </w:r>
          </w:p>
          <w:p w14:paraId="532A6E4A" w14:textId="3737A8C5" w:rsidR="0087778A" w:rsidRPr="00855A83" w:rsidRDefault="0087778A" w:rsidP="00855A83">
            <w:pPr>
              <w:rPr>
                <w:color w:val="0000FF"/>
              </w:rPr>
            </w:pPr>
            <w:r>
              <w:t xml:space="preserve">Show </w:t>
            </w:r>
            <w:r w:rsidR="00751884">
              <w:t>Slide</w:t>
            </w:r>
            <w:r>
              <w:t xml:space="preserve"> 12 of the</w:t>
            </w:r>
            <w:r w:rsidRPr="0097496B">
              <w:rPr>
                <w:b/>
              </w:rPr>
              <w:t xml:space="preserve"> </w:t>
            </w:r>
            <w:r w:rsidRPr="00855A83">
              <w:rPr>
                <w:color w:val="0000FF"/>
              </w:rPr>
              <w:t>5.2 Ecosystem Products and Services Jigsaw PPT.</w:t>
            </w:r>
          </w:p>
          <w:p w14:paraId="1DD5F842" w14:textId="77777777" w:rsidR="0087778A" w:rsidRPr="00EB0ABA" w:rsidRDefault="0087778A" w:rsidP="0087778A">
            <w:pPr>
              <w:pStyle w:val="ListParagraph"/>
              <w:numPr>
                <w:ilvl w:val="0"/>
                <w:numId w:val="36"/>
              </w:numPr>
              <w:ind w:left="360"/>
              <w:rPr>
                <w:b/>
              </w:rPr>
            </w:pPr>
            <w:r>
              <w:t xml:space="preserve">Pass out a </w:t>
            </w:r>
            <w:r w:rsidRPr="0030439C">
              <w:rPr>
                <w:color w:val="0000FF"/>
              </w:rPr>
              <w:t xml:space="preserve">Learning Tracking Tool for </w:t>
            </w:r>
            <w:r>
              <w:rPr>
                <w:color w:val="0000FF"/>
              </w:rPr>
              <w:t>Ecosystems</w:t>
            </w:r>
            <w:r w:rsidRPr="0030439C">
              <w:rPr>
                <w:color w:val="0000FF"/>
              </w:rPr>
              <w:t xml:space="preserve"> </w:t>
            </w:r>
            <w:r>
              <w:t>to each student.</w:t>
            </w:r>
          </w:p>
          <w:p w14:paraId="34A1BA9E" w14:textId="415A1640" w:rsidR="0087778A" w:rsidRPr="00353572" w:rsidRDefault="0087778A" w:rsidP="0087778A">
            <w:pPr>
              <w:pStyle w:val="ListParagraph"/>
              <w:numPr>
                <w:ilvl w:val="0"/>
                <w:numId w:val="36"/>
              </w:numPr>
              <w:ind w:left="360"/>
              <w:rPr>
                <w:b/>
              </w:rPr>
            </w:pPr>
            <w:r>
              <w:t>Have students write the activity chunk name in the first column, "Ecosystems Products and Services, Explainers"</w:t>
            </w:r>
          </w:p>
          <w:p w14:paraId="3B81138B" w14:textId="77777777" w:rsidR="0087778A" w:rsidRPr="00353572" w:rsidRDefault="0087778A" w:rsidP="0087778A">
            <w:pPr>
              <w:pStyle w:val="ListParagraph"/>
              <w:numPr>
                <w:ilvl w:val="0"/>
                <w:numId w:val="36"/>
              </w:numPr>
              <w:ind w:left="360"/>
              <w:rPr>
                <w:b/>
              </w:rPr>
            </w:pPr>
            <w:r>
              <w:t>Have a class discussion about what students did during the activity chunk. When you come to consensus as a class, have students record the answer in the second column of the tool.</w:t>
            </w:r>
          </w:p>
          <w:p w14:paraId="61D794A9" w14:textId="77777777" w:rsidR="0087778A" w:rsidRPr="00EB0ABA" w:rsidRDefault="0087778A" w:rsidP="0087778A">
            <w:pPr>
              <w:pStyle w:val="ListParagraph"/>
              <w:numPr>
                <w:ilvl w:val="0"/>
                <w:numId w:val="36"/>
              </w:numPr>
              <w:ind w:left="360"/>
              <w:rPr>
                <w:b/>
              </w:rPr>
            </w:pPr>
            <w:r>
              <w:t>Have a class discussion about what students figured out during the activity chunk that will help them in answering the unit driving question. When you come to consensus as a class, have students record the answer in the third column of the tool.</w:t>
            </w:r>
          </w:p>
          <w:p w14:paraId="266EF714" w14:textId="77777777" w:rsidR="0087778A" w:rsidRPr="00EB0ABA" w:rsidRDefault="0087778A" w:rsidP="0087778A">
            <w:pPr>
              <w:pStyle w:val="ListParagraph"/>
              <w:numPr>
                <w:ilvl w:val="0"/>
                <w:numId w:val="36"/>
              </w:numPr>
              <w:ind w:left="360"/>
              <w:rPr>
                <w:b/>
              </w:rPr>
            </w:pPr>
            <w:r>
              <w:t xml:space="preserve">Have a class discussion about what students are wondering now that will help them move towards answering the unit driving question. Have students record the questions in the fourth column of the tool. </w:t>
            </w:r>
          </w:p>
          <w:p w14:paraId="0A099263" w14:textId="77777777" w:rsidR="0087778A" w:rsidRPr="00EB0ABA" w:rsidRDefault="0087778A" w:rsidP="0087778A">
            <w:pPr>
              <w:pStyle w:val="ListParagraph"/>
              <w:numPr>
                <w:ilvl w:val="0"/>
                <w:numId w:val="36"/>
              </w:numPr>
              <w:ind w:left="360"/>
              <w:rPr>
                <w:b/>
              </w:rPr>
            </w:pPr>
            <w:r>
              <w:t xml:space="preserve">Have students keep their </w:t>
            </w:r>
            <w:r w:rsidRPr="00B4179F">
              <w:rPr>
                <w:color w:val="0432FF"/>
              </w:rPr>
              <w:t>Learning Tracking Tool</w:t>
            </w:r>
            <w:r>
              <w:t xml:space="preserve"> for future activities. </w:t>
            </w:r>
          </w:p>
          <w:p w14:paraId="2C418475" w14:textId="77777777" w:rsidR="0087778A" w:rsidRPr="007A542A" w:rsidRDefault="0087778A" w:rsidP="0087778A">
            <w:pPr>
              <w:pStyle w:val="ListParagraph"/>
              <w:numPr>
                <w:ilvl w:val="0"/>
                <w:numId w:val="36"/>
              </w:numPr>
              <w:ind w:left="360"/>
              <w:rPr>
                <w:b/>
              </w:rPr>
            </w:pPr>
            <w:r>
              <w:t>Example Learning Tracking Tool</w:t>
            </w:r>
          </w:p>
          <w:tbl>
            <w:tblPr>
              <w:tblStyle w:val="TableGrid"/>
              <w:tblW w:w="8947" w:type="dxa"/>
              <w:tblInd w:w="295" w:type="dxa"/>
              <w:tblLayout w:type="fixed"/>
              <w:tblLook w:val="04A0" w:firstRow="1" w:lastRow="0" w:firstColumn="1" w:lastColumn="0" w:noHBand="0" w:noVBand="1"/>
            </w:tblPr>
            <w:tblGrid>
              <w:gridCol w:w="1761"/>
              <w:gridCol w:w="2143"/>
              <w:gridCol w:w="2488"/>
              <w:gridCol w:w="2555"/>
            </w:tblGrid>
            <w:tr w:rsidR="0087778A" w14:paraId="56422B54" w14:textId="77777777" w:rsidTr="00825E8F">
              <w:trPr>
                <w:trHeight w:val="208"/>
              </w:trPr>
              <w:tc>
                <w:tcPr>
                  <w:tcW w:w="1761" w:type="dxa"/>
                  <w:vAlign w:val="center"/>
                </w:tcPr>
                <w:p w14:paraId="68834196" w14:textId="77777777" w:rsidR="0087778A" w:rsidRDefault="0087778A" w:rsidP="0087778A">
                  <w:pPr>
                    <w:pStyle w:val="ListParagraph"/>
                    <w:numPr>
                      <w:ilvl w:val="0"/>
                      <w:numId w:val="0"/>
                    </w:numPr>
                    <w:jc w:val="center"/>
                  </w:pPr>
                  <w:r w:rsidRPr="00391F73">
                    <w:rPr>
                      <w:b/>
                    </w:rPr>
                    <w:t>Activity</w:t>
                  </w:r>
                  <w:r>
                    <w:rPr>
                      <w:b/>
                    </w:rPr>
                    <w:t xml:space="preserve"> Chunk</w:t>
                  </w:r>
                </w:p>
              </w:tc>
              <w:tc>
                <w:tcPr>
                  <w:tcW w:w="2143" w:type="dxa"/>
                  <w:vAlign w:val="center"/>
                </w:tcPr>
                <w:p w14:paraId="0E780378" w14:textId="77777777" w:rsidR="0087778A" w:rsidRPr="00391F73" w:rsidRDefault="0087778A" w:rsidP="0087778A">
                  <w:pPr>
                    <w:pStyle w:val="ListParagraph"/>
                    <w:numPr>
                      <w:ilvl w:val="0"/>
                      <w:numId w:val="0"/>
                    </w:numPr>
                    <w:jc w:val="center"/>
                    <w:rPr>
                      <w:b/>
                    </w:rPr>
                  </w:pPr>
                  <w:r>
                    <w:rPr>
                      <w:b/>
                    </w:rPr>
                    <w:t>What Did We Do?</w:t>
                  </w:r>
                </w:p>
              </w:tc>
              <w:tc>
                <w:tcPr>
                  <w:tcW w:w="2488" w:type="dxa"/>
                  <w:vAlign w:val="center"/>
                </w:tcPr>
                <w:p w14:paraId="2D29BC41" w14:textId="77777777" w:rsidR="0087778A" w:rsidRDefault="0087778A" w:rsidP="0087778A">
                  <w:pPr>
                    <w:pStyle w:val="ListParagraph"/>
                    <w:ind w:left="0"/>
                    <w:jc w:val="center"/>
                  </w:pPr>
                  <w:r>
                    <w:rPr>
                      <w:b/>
                    </w:rPr>
                    <w:t>What Did We Figure Out?</w:t>
                  </w:r>
                </w:p>
              </w:tc>
              <w:tc>
                <w:tcPr>
                  <w:tcW w:w="2555" w:type="dxa"/>
                  <w:vAlign w:val="center"/>
                </w:tcPr>
                <w:p w14:paraId="3527E327" w14:textId="77777777" w:rsidR="0087778A" w:rsidRPr="001B378C" w:rsidRDefault="0087778A" w:rsidP="0087778A">
                  <w:pPr>
                    <w:pStyle w:val="ListParagraph"/>
                    <w:numPr>
                      <w:ilvl w:val="0"/>
                      <w:numId w:val="0"/>
                    </w:numPr>
                    <w:jc w:val="center"/>
                    <w:rPr>
                      <w:b/>
                      <w:bCs/>
                    </w:rPr>
                  </w:pPr>
                  <w:r w:rsidRPr="001B378C">
                    <w:rPr>
                      <w:b/>
                      <w:bCs/>
                    </w:rPr>
                    <w:t>What Are We Asking Now?</w:t>
                  </w:r>
                </w:p>
              </w:tc>
            </w:tr>
            <w:tr w:rsidR="0087778A" w14:paraId="4413005B" w14:textId="77777777" w:rsidTr="00825E8F">
              <w:trPr>
                <w:trHeight w:val="1178"/>
              </w:trPr>
              <w:tc>
                <w:tcPr>
                  <w:tcW w:w="1761" w:type="dxa"/>
                  <w:vAlign w:val="center"/>
                </w:tcPr>
                <w:p w14:paraId="43851F64" w14:textId="49F2EA75" w:rsidR="0087778A" w:rsidRPr="00855A83" w:rsidRDefault="0087778A" w:rsidP="0087778A">
                  <w:pPr>
                    <w:spacing w:after="0"/>
                    <w:jc w:val="center"/>
                    <w:rPr>
                      <w:color w:val="000000" w:themeColor="text1"/>
                    </w:rPr>
                  </w:pPr>
                  <w:r w:rsidRPr="00855A83">
                    <w:rPr>
                      <w:color w:val="000000" w:themeColor="text1"/>
                    </w:rPr>
                    <w:t>Ecosystems Products &amp; Services</w:t>
                  </w:r>
                </w:p>
                <w:p w14:paraId="65120C0E" w14:textId="77777777" w:rsidR="0087778A" w:rsidRPr="00855A83" w:rsidRDefault="0087778A" w:rsidP="0087778A">
                  <w:pPr>
                    <w:spacing w:after="0"/>
                    <w:jc w:val="center"/>
                    <w:rPr>
                      <w:color w:val="000000" w:themeColor="text1"/>
                    </w:rPr>
                  </w:pPr>
                </w:p>
                <w:p w14:paraId="00654EEE" w14:textId="77777777" w:rsidR="0087778A" w:rsidRPr="0087778A" w:rsidRDefault="0087778A" w:rsidP="0087778A">
                  <w:pPr>
                    <w:jc w:val="center"/>
                    <w:rPr>
                      <w:color w:val="FFFFFF" w:themeColor="background1"/>
                    </w:rPr>
                  </w:pPr>
                  <w:r w:rsidRPr="00855A83">
                    <w:rPr>
                      <w:color w:val="000000" w:themeColor="text1"/>
                    </w:rPr>
                    <w:t>Explainer</w:t>
                  </w:r>
                </w:p>
              </w:tc>
              <w:tc>
                <w:tcPr>
                  <w:tcW w:w="2143" w:type="dxa"/>
                </w:tcPr>
                <w:p w14:paraId="02236B06" w14:textId="77777777" w:rsidR="0087778A" w:rsidRPr="00855A83" w:rsidRDefault="0087778A" w:rsidP="0087778A">
                  <w:pPr>
                    <w:pStyle w:val="standard"/>
                    <w:ind w:firstLine="0"/>
                    <w:rPr>
                      <w:szCs w:val="22"/>
                    </w:rPr>
                  </w:pPr>
                  <w:r w:rsidRPr="00855A83">
                    <w:rPr>
                      <w:szCs w:val="22"/>
                    </w:rPr>
                    <w:t>Explain how humans manage ecosystems to provide products and services that we want, as well as how increasing one product or service can decrease others.</w:t>
                  </w:r>
                </w:p>
                <w:p w14:paraId="4991ABC5" w14:textId="75E8E198" w:rsidR="0087778A" w:rsidRPr="0087778A" w:rsidRDefault="0087778A" w:rsidP="0087778A">
                  <w:pPr>
                    <w:pStyle w:val="standard"/>
                    <w:ind w:firstLine="0"/>
                    <w:rPr>
                      <w:szCs w:val="22"/>
                    </w:rPr>
                  </w:pPr>
                </w:p>
              </w:tc>
              <w:tc>
                <w:tcPr>
                  <w:tcW w:w="2488" w:type="dxa"/>
                </w:tcPr>
                <w:p w14:paraId="74777DF4" w14:textId="39EB4037" w:rsidR="0087778A" w:rsidRPr="0087778A" w:rsidRDefault="0087778A" w:rsidP="0087778A">
                  <w:pPr>
                    <w:pStyle w:val="standard"/>
                    <w:ind w:firstLine="0"/>
                    <w:rPr>
                      <w:szCs w:val="22"/>
                    </w:rPr>
                  </w:pPr>
                  <w:r w:rsidRPr="00855A83">
                    <w:rPr>
                      <w:szCs w:val="22"/>
                    </w:rPr>
                    <w:t>We change ecosystems to provide products and services that we need, but those changes can harm other services.</w:t>
                  </w:r>
                </w:p>
              </w:tc>
              <w:tc>
                <w:tcPr>
                  <w:tcW w:w="2555" w:type="dxa"/>
                </w:tcPr>
                <w:p w14:paraId="2727FC9E" w14:textId="50CCEDAA" w:rsidR="0087778A" w:rsidRPr="0087778A" w:rsidRDefault="0087778A" w:rsidP="0087778A">
                  <w:pPr>
                    <w:pStyle w:val="standard"/>
                    <w:ind w:firstLine="0"/>
                    <w:rPr>
                      <w:szCs w:val="22"/>
                    </w:rPr>
                  </w:pPr>
                  <w:r w:rsidRPr="00855A83">
                    <w:rPr>
                      <w:szCs w:val="22"/>
                    </w:rPr>
                    <w:t>How are humans affecting carbon cycles and energy flows in the whole world?</w:t>
                  </w:r>
                </w:p>
              </w:tc>
            </w:tr>
          </w:tbl>
          <w:p w14:paraId="6A85F8A6" w14:textId="77777777" w:rsidR="0087778A" w:rsidRPr="0087778A" w:rsidRDefault="0087778A" w:rsidP="00855A83">
            <w:pPr>
              <w:pStyle w:val="ListParagraph"/>
              <w:numPr>
                <w:ilvl w:val="0"/>
                <w:numId w:val="0"/>
              </w:numPr>
              <w:rPr>
                <w:b/>
                <w:bCs/>
              </w:rPr>
            </w:pPr>
          </w:p>
        </w:tc>
      </w:tr>
    </w:tbl>
    <w:p w14:paraId="45ED021C" w14:textId="77777777" w:rsidR="00453FD9" w:rsidRPr="00D438F2" w:rsidRDefault="00453FD9" w:rsidP="00453FD9"/>
    <w:p w14:paraId="3076B827" w14:textId="77777777" w:rsidR="00453FD9" w:rsidRPr="00D438F2" w:rsidRDefault="00453FD9" w:rsidP="00453FD9">
      <w:pPr>
        <w:pStyle w:val="Heading2"/>
      </w:pPr>
      <w:r>
        <w:rPr>
          <w:color w:val="FF0000"/>
        </w:rPr>
        <w:t xml:space="preserve">Tab 3: </w:t>
      </w:r>
      <w:r w:rsidRPr="00D438F2">
        <w:t>Assessment</w:t>
      </w:r>
    </w:p>
    <w:p w14:paraId="1D7BF107" w14:textId="39E26573" w:rsidR="00D06FAC" w:rsidRPr="00EE0C56" w:rsidRDefault="00D06FAC" w:rsidP="00D06FAC">
      <w:pPr>
        <w:ind w:right="36"/>
      </w:pPr>
      <w:r>
        <w:t xml:space="preserve">Use </w:t>
      </w:r>
      <w:r w:rsidRPr="00D06FAC">
        <w:rPr>
          <w:color w:val="7030A0"/>
        </w:rPr>
        <w:t>5.2 Grading Ecosystem Products and Services Worksheet</w:t>
      </w:r>
      <w:r w:rsidR="0097496B">
        <w:rPr>
          <w:color w:val="7030A0"/>
        </w:rPr>
        <w:t>s</w:t>
      </w:r>
      <w:r w:rsidRPr="00D06FAC">
        <w:rPr>
          <w:color w:val="7030A0"/>
        </w:rPr>
        <w:t xml:space="preserve"> </w:t>
      </w:r>
      <w:r w:rsidRPr="00EA0F5E">
        <w:t xml:space="preserve">to grade the </w:t>
      </w:r>
      <w:r>
        <w:t>worksheet</w:t>
      </w:r>
      <w:r w:rsidR="0097496B">
        <w:t>s</w:t>
      </w:r>
      <w:r w:rsidRPr="00EA0F5E">
        <w:t>.</w:t>
      </w:r>
      <w:r>
        <w:rPr>
          <w:color w:val="0000FF"/>
        </w:rPr>
        <w:t xml:space="preserve"> </w:t>
      </w:r>
    </w:p>
    <w:p w14:paraId="2DA0B675" w14:textId="77777777" w:rsidR="00453FD9" w:rsidRDefault="00453FD9" w:rsidP="00453FD9">
      <w:pPr>
        <w:pStyle w:val="Heading2"/>
      </w:pPr>
      <w:r w:rsidRPr="00B517E1">
        <w:rPr>
          <w:color w:val="FF0000"/>
        </w:rPr>
        <w:t>Tab 4</w:t>
      </w:r>
      <w:r>
        <w:t>: Differentiation &amp;</w:t>
      </w:r>
      <w:r w:rsidRPr="00761F92">
        <w:t xml:space="preserve"> </w:t>
      </w:r>
      <w:r w:rsidRPr="00D438F2">
        <w:t>Extending the Learning</w:t>
      </w:r>
      <w:r>
        <w:t xml:space="preserve"> </w:t>
      </w:r>
    </w:p>
    <w:p w14:paraId="09847C27" w14:textId="77777777" w:rsidR="00453FD9" w:rsidRDefault="00453FD9" w:rsidP="00453FD9">
      <w:pPr>
        <w:pStyle w:val="Heading3"/>
        <w:rPr>
          <w:color w:val="FF0000"/>
        </w:rPr>
      </w:pPr>
      <w:r>
        <w:t xml:space="preserve">Differentiation </w:t>
      </w:r>
      <w:r>
        <w:rPr>
          <w:color w:val="FF0000"/>
        </w:rPr>
        <w:t>(Accordion)</w:t>
      </w:r>
    </w:p>
    <w:p w14:paraId="6F4A948A" w14:textId="5FEF7CA5" w:rsidR="00E658CB" w:rsidRPr="00E658CB" w:rsidRDefault="00E658CB" w:rsidP="00E658CB">
      <w:pPr>
        <w:pStyle w:val="ListParagraph"/>
        <w:numPr>
          <w:ilvl w:val="0"/>
          <w:numId w:val="9"/>
        </w:numPr>
        <w:adjustRightInd w:val="0"/>
        <w:rPr>
          <w:color w:val="0000FF"/>
        </w:rPr>
      </w:pPr>
      <w:r w:rsidRPr="00C44AC4">
        <w:rPr>
          <w:color w:val="000000"/>
        </w:rPr>
        <w:t>Hand</w:t>
      </w:r>
      <w:r>
        <w:rPr>
          <w:color w:val="000000"/>
        </w:rPr>
        <w:t xml:space="preserve"> </w:t>
      </w:r>
      <w:r w:rsidRPr="00C44AC4">
        <w:rPr>
          <w:color w:val="000000"/>
        </w:rPr>
        <w:t xml:space="preserve">out </w:t>
      </w:r>
      <w:r>
        <w:rPr>
          <w:color w:val="000000"/>
        </w:rPr>
        <w:t xml:space="preserve">the </w:t>
      </w:r>
      <w:r>
        <w:rPr>
          <w:color w:val="0000FF"/>
        </w:rPr>
        <w:t>5.2 Ecosystem Products and Services Reading</w:t>
      </w:r>
      <w:r w:rsidR="0097496B">
        <w:rPr>
          <w:color w:val="0000FF"/>
        </w:rPr>
        <w:t>s</w:t>
      </w:r>
      <w:r>
        <w:rPr>
          <w:color w:val="0000FF"/>
        </w:rPr>
        <w:t xml:space="preserve"> </w:t>
      </w:r>
      <w:r w:rsidRPr="00E658CB">
        <w:rPr>
          <w:color w:val="000000"/>
        </w:rPr>
        <w:t>strategically to form strong groups</w:t>
      </w:r>
      <w:r w:rsidR="0097496B">
        <w:rPr>
          <w:color w:val="000000"/>
        </w:rPr>
        <w:t>.</w:t>
      </w:r>
    </w:p>
    <w:p w14:paraId="174649D7" w14:textId="6D5269F3" w:rsidR="00E658CB" w:rsidRPr="00E658CB" w:rsidRDefault="00E658CB" w:rsidP="00E658CB">
      <w:pPr>
        <w:pStyle w:val="ListParagraph"/>
        <w:numPr>
          <w:ilvl w:val="0"/>
          <w:numId w:val="9"/>
        </w:numPr>
        <w:adjustRightInd w:val="0"/>
        <w:rPr>
          <w:color w:val="0000FF"/>
        </w:rPr>
      </w:pPr>
      <w:r w:rsidRPr="00E658CB">
        <w:rPr>
          <w:color w:val="000000"/>
        </w:rPr>
        <w:lastRenderedPageBreak/>
        <w:t xml:space="preserve">Give </w:t>
      </w:r>
      <w:r w:rsidR="0097496B">
        <w:rPr>
          <w:color w:val="000000"/>
        </w:rPr>
        <w:t xml:space="preserve">all </w:t>
      </w:r>
      <w:r w:rsidRPr="00E658CB">
        <w:rPr>
          <w:color w:val="000000"/>
        </w:rPr>
        <w:t xml:space="preserve">readings to all </w:t>
      </w:r>
      <w:r w:rsidR="0097496B">
        <w:rPr>
          <w:color w:val="000000"/>
        </w:rPr>
        <w:t>student</w:t>
      </w:r>
      <w:r w:rsidRPr="00E658CB">
        <w:rPr>
          <w:color w:val="000000"/>
        </w:rPr>
        <w:t xml:space="preserve"> so that students can read along as </w:t>
      </w:r>
      <w:r w:rsidR="0097496B">
        <w:rPr>
          <w:color w:val="000000"/>
        </w:rPr>
        <w:t xml:space="preserve">other </w:t>
      </w:r>
      <w:r w:rsidRPr="00E658CB">
        <w:rPr>
          <w:color w:val="000000"/>
        </w:rPr>
        <w:t>groups present their results</w:t>
      </w:r>
      <w:r w:rsidR="0097496B">
        <w:rPr>
          <w:color w:val="000000"/>
        </w:rPr>
        <w:t>.</w:t>
      </w:r>
    </w:p>
    <w:p w14:paraId="516AB6F8" w14:textId="5E5E2513" w:rsidR="00E658CB" w:rsidRPr="00E658CB" w:rsidRDefault="00E658CB" w:rsidP="00E658CB">
      <w:pPr>
        <w:pStyle w:val="ListParagraph"/>
        <w:numPr>
          <w:ilvl w:val="0"/>
          <w:numId w:val="9"/>
        </w:numPr>
        <w:adjustRightInd w:val="0"/>
        <w:rPr>
          <w:color w:val="0000FF"/>
        </w:rPr>
      </w:pPr>
      <w:r w:rsidRPr="00E658CB">
        <w:rPr>
          <w:color w:val="000000"/>
        </w:rPr>
        <w:t xml:space="preserve">Students </w:t>
      </w:r>
      <w:r>
        <w:rPr>
          <w:color w:val="000000"/>
        </w:rPr>
        <w:t>could</w:t>
      </w:r>
      <w:r w:rsidRPr="00E658CB">
        <w:rPr>
          <w:color w:val="000000"/>
        </w:rPr>
        <w:t xml:space="preserve"> highlight important information</w:t>
      </w:r>
      <w:r w:rsidR="0097496B">
        <w:rPr>
          <w:color w:val="000000"/>
        </w:rPr>
        <w:t xml:space="preserve"> in the reading</w:t>
      </w:r>
      <w:r w:rsidRPr="00E658CB">
        <w:rPr>
          <w:color w:val="000000"/>
        </w:rPr>
        <w:t xml:space="preserve"> individually</w:t>
      </w:r>
      <w:r>
        <w:rPr>
          <w:color w:val="000000"/>
        </w:rPr>
        <w:t xml:space="preserve"> before joining with their partner or group</w:t>
      </w:r>
      <w:r w:rsidR="0097496B">
        <w:rPr>
          <w:color w:val="000000"/>
        </w:rPr>
        <w:t>.</w:t>
      </w:r>
    </w:p>
    <w:p w14:paraId="109CFD08" w14:textId="5CC12E9B" w:rsidR="00E658CB" w:rsidRPr="00E658CB" w:rsidRDefault="00E658CB" w:rsidP="00E658CB">
      <w:pPr>
        <w:pStyle w:val="ListParagraph"/>
        <w:numPr>
          <w:ilvl w:val="0"/>
          <w:numId w:val="9"/>
        </w:numPr>
        <w:adjustRightInd w:val="0"/>
        <w:rPr>
          <w:color w:val="0000FF"/>
        </w:rPr>
      </w:pPr>
      <w:r w:rsidRPr="00E658CB">
        <w:rPr>
          <w:color w:val="000000"/>
        </w:rPr>
        <w:t>Have groups present their findings orally to the whole class, rather than using the jigsaw model</w:t>
      </w:r>
      <w:r w:rsidR="0097496B">
        <w:rPr>
          <w:color w:val="000000"/>
        </w:rPr>
        <w:t>.</w:t>
      </w:r>
    </w:p>
    <w:p w14:paraId="3A9B88E2" w14:textId="0DB78E0F" w:rsidR="00453FD9" w:rsidRPr="00E658CB" w:rsidRDefault="00E658CB" w:rsidP="00453FD9">
      <w:pPr>
        <w:pStyle w:val="ListParagraph"/>
        <w:numPr>
          <w:ilvl w:val="0"/>
          <w:numId w:val="9"/>
        </w:numPr>
        <w:adjustRightInd w:val="0"/>
        <w:rPr>
          <w:color w:val="0000FF"/>
        </w:rPr>
      </w:pPr>
      <w:r w:rsidRPr="00E658CB">
        <w:rPr>
          <w:color w:val="000000"/>
        </w:rPr>
        <w:t xml:space="preserve">Use </w:t>
      </w:r>
      <w:r w:rsidR="002C532B">
        <w:rPr>
          <w:color w:val="0432FF"/>
        </w:rPr>
        <w:t>5.2</w:t>
      </w:r>
      <w:r w:rsidRPr="00E658CB">
        <w:rPr>
          <w:color w:val="0432FF"/>
        </w:rPr>
        <w:t xml:space="preserve"> </w:t>
      </w:r>
      <w:r>
        <w:rPr>
          <w:color w:val="0432FF"/>
        </w:rPr>
        <w:t>Ecosystem Products and Services</w:t>
      </w:r>
      <w:r w:rsidRPr="00E658CB">
        <w:rPr>
          <w:color w:val="0432FF"/>
        </w:rPr>
        <w:t xml:space="preserve"> Worksheets</w:t>
      </w:r>
      <w:r w:rsidRPr="00E658CB">
        <w:rPr>
          <w:color w:val="000000"/>
        </w:rPr>
        <w:t xml:space="preserve"> as a review for the test. Have students complete all three before the test.</w:t>
      </w:r>
    </w:p>
    <w:p w14:paraId="39DEF1F7" w14:textId="55D195D0" w:rsidR="00453FD9" w:rsidRDefault="00453FD9" w:rsidP="00855A83">
      <w:pPr>
        <w:pStyle w:val="Heading3"/>
      </w:pPr>
      <w:r>
        <w:t xml:space="preserve">Modifications </w:t>
      </w:r>
      <w:r>
        <w:rPr>
          <w:color w:val="FF0000"/>
        </w:rPr>
        <w:t>(Accordion)</w:t>
      </w:r>
    </w:p>
    <w:p w14:paraId="38F561E1" w14:textId="77777777" w:rsidR="00453FD9" w:rsidRPr="00761F92" w:rsidRDefault="00453FD9" w:rsidP="00453FD9">
      <w:pPr>
        <w:pStyle w:val="Heading3"/>
      </w:pPr>
      <w:r w:rsidRPr="00D438F2">
        <w:t>Extending the Learning</w:t>
      </w:r>
      <w:r>
        <w:t xml:space="preserve"> </w:t>
      </w:r>
      <w:r>
        <w:rPr>
          <w:color w:val="FF0000"/>
        </w:rPr>
        <w:t>(Accordion)</w:t>
      </w:r>
    </w:p>
    <w:p w14:paraId="23390831" w14:textId="1780DD34" w:rsidR="00453FD9" w:rsidRPr="00CA37DE" w:rsidRDefault="00D06FAC" w:rsidP="00CA37DE">
      <w:pPr>
        <w:ind w:right="36"/>
        <w:rPr>
          <w:color w:val="000000" w:themeColor="text1"/>
        </w:rPr>
      </w:pPr>
      <w:r>
        <w:t>Have students read the articles and/or watch the videos listed in the Digging Deeper section</w:t>
      </w:r>
      <w:r w:rsidR="0097496B">
        <w:t>s</w:t>
      </w:r>
      <w:r>
        <w:t xml:space="preserve"> of the </w:t>
      </w:r>
      <w:r>
        <w:rPr>
          <w:color w:val="0432FF"/>
        </w:rPr>
        <w:t>5.2 Ecosystem Products and Services Reading</w:t>
      </w:r>
      <w:r w:rsidR="0097496B">
        <w:rPr>
          <w:color w:val="0432FF"/>
        </w:rPr>
        <w:t>s</w:t>
      </w:r>
      <w:r>
        <w:rPr>
          <w:color w:val="000000" w:themeColor="text1"/>
        </w:rPr>
        <w:t>.</w:t>
      </w:r>
    </w:p>
    <w:p w14:paraId="4D462047" w14:textId="77777777" w:rsidR="00CA37DE" w:rsidRDefault="00CA37DE">
      <w:pPr>
        <w:spacing w:after="0"/>
        <w:rPr>
          <w:b/>
          <w:kern w:val="28"/>
          <w:sz w:val="36"/>
        </w:rPr>
      </w:pPr>
      <w:r>
        <w:br w:type="page"/>
      </w:r>
    </w:p>
    <w:p w14:paraId="5DFC08EE" w14:textId="0BCB78FC" w:rsidR="00453FD9" w:rsidRDefault="00825E8F" w:rsidP="00453FD9">
      <w:pPr>
        <w:pStyle w:val="Heading1"/>
      </w:pPr>
      <w:r w:rsidRPr="00697139">
        <w:rPr>
          <w:iCs/>
          <w:noProof/>
          <w:color w:val="FF0000"/>
        </w:rPr>
        <w:lastRenderedPageBreak/>
        <w:drawing>
          <wp:anchor distT="0" distB="0" distL="114300" distR="114300" simplePos="0" relativeHeight="251670528" behindDoc="0" locked="0" layoutInCell="1" allowOverlap="1" wp14:anchorId="25063AF6" wp14:editId="6F0F790C">
            <wp:simplePos x="0" y="0"/>
            <wp:positionH relativeFrom="column">
              <wp:posOffset>271416</wp:posOffset>
            </wp:positionH>
            <wp:positionV relativeFrom="page">
              <wp:posOffset>922863</wp:posOffset>
            </wp:positionV>
            <wp:extent cx="337820" cy="261620"/>
            <wp:effectExtent l="0" t="0" r="5080" b="5080"/>
            <wp:wrapNone/>
            <wp:docPr id="5" name="Picture 5" descr="Macintosh HD:Users:sarahbodbyl1:Desktop:CarbonTIME:Images/Logos:1 turtle st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sarahbodbyl1:Desktop:CarbonTIME:Images/Logos:1 turtle stack.png"/>
                    <pic:cNvPicPr>
                      <a:picLocks noChangeAspect="1" noChangeArrowheads="1"/>
                    </pic:cNvPicPr>
                  </pic:nvPicPr>
                  <pic:blipFill>
                    <a:blip r:embed="rId9" cstate="print">
                      <a:extLst>
                        <a:ext uri="{BEBA8EAE-BF5A-486C-A8C5-ECC9F3942E4B}">
                          <a14:imgProps xmlns:a14="http://schemas.microsoft.com/office/drawing/2010/main">
                            <a14:imgLayer>
                              <a14:imgEffect>
                                <a14:brightnessContrast bright="4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337820" cy="261620"/>
                    </a:xfrm>
                    <a:prstGeom prst="rect">
                      <a:avLst/>
                    </a:prstGeom>
                    <a:noFill/>
                    <a:ln>
                      <a:noFill/>
                    </a:ln>
                  </pic:spPr>
                </pic:pic>
              </a:graphicData>
            </a:graphic>
            <wp14:sizeRelH relativeFrom="page">
              <wp14:pctWidth>0</wp14:pctWidth>
            </wp14:sizeRelH>
            <wp14:sizeRelV relativeFrom="page">
              <wp14:pctHeight>0</wp14:pctHeight>
            </wp14:sizeRelV>
          </wp:anchor>
        </w:drawing>
      </w:r>
      <w:r w:rsidR="00453FD9" w:rsidRPr="00D438F2">
        <w:t>Activit</w:t>
      </w:r>
      <w:r w:rsidR="00D06FAC">
        <w:t>y 5.3a: Ecosystem Posters (40 min)</w:t>
      </w:r>
    </w:p>
    <w:p w14:paraId="05B88507" w14:textId="34285ED9" w:rsidR="00453FD9" w:rsidRDefault="00453FD9" w:rsidP="00453FD9">
      <w:pPr>
        <w:pStyle w:val="Heading2"/>
      </w:pPr>
      <w:r>
        <w:rPr>
          <w:color w:val="FF0000"/>
        </w:rPr>
        <w:t>Tab 1:</w:t>
      </w:r>
      <w:r>
        <w:t xml:space="preserve"> Overview and Preparation</w:t>
      </w:r>
    </w:p>
    <w:p w14:paraId="20DE1AB1" w14:textId="5E293EB3" w:rsidR="004B58B1" w:rsidRPr="004B58B1" w:rsidRDefault="004B58B1" w:rsidP="00855A83">
      <w:r>
        <w:t>You should choose either Activity 5.3a or Activity 5.3b.  Both activities involve students in making posters about ecosystems.  In Activity 5.3a</w:t>
      </w:r>
      <w:r w:rsidR="00825E8F">
        <w:t>,</w:t>
      </w:r>
      <w:r>
        <w:t xml:space="preserve"> the posters do not include disturbances and their effects; in Activity 5.3b</w:t>
      </w:r>
      <w:r w:rsidR="00825E8F">
        <w:t xml:space="preserve">, </w:t>
      </w:r>
      <w:r>
        <w:t>they do</w:t>
      </w:r>
      <w:r w:rsidR="00825E8F">
        <w:t xml:space="preserve"> </w:t>
      </w:r>
      <w:proofErr w:type="gramStart"/>
      <w:r w:rsidR="00825E8F">
        <w:t>making</w:t>
      </w:r>
      <w:proofErr w:type="gramEnd"/>
      <w:r w:rsidR="00825E8F">
        <w:t xml:space="preserve"> it appropriate for students who completed Lesson 4</w:t>
      </w:r>
      <w:r>
        <w:t>.</w:t>
      </w:r>
    </w:p>
    <w:p w14:paraId="12D3FE97" w14:textId="77777777" w:rsidR="00453FD9" w:rsidRPr="002B5F20" w:rsidRDefault="00453FD9" w:rsidP="00453FD9">
      <w:pPr>
        <w:pStyle w:val="Heading3"/>
      </w:pPr>
      <w:r>
        <w:t>Target Student Performance</w:t>
      </w:r>
    </w:p>
    <w:p w14:paraId="69DA9E4D" w14:textId="51D5981B" w:rsidR="00453FD9" w:rsidRPr="00AD3132" w:rsidRDefault="00DF215C" w:rsidP="00453FD9">
      <w:pPr>
        <w:rPr>
          <w:color w:val="FF0000"/>
        </w:rPr>
      </w:pPr>
      <w:r w:rsidRPr="00895546">
        <w:t>Students use posters to explain matter cycling, energy flow, and ecosystem services in a different ecosystem.</w:t>
      </w:r>
    </w:p>
    <w:p w14:paraId="796766D0" w14:textId="77777777" w:rsidR="00453FD9" w:rsidRDefault="00453FD9" w:rsidP="00453FD9">
      <w:pPr>
        <w:pStyle w:val="Heading3"/>
      </w:pPr>
      <w:r>
        <w:t>Resources You Provide</w:t>
      </w:r>
    </w:p>
    <w:p w14:paraId="5B41F2EB" w14:textId="77777777" w:rsidR="00D06FAC" w:rsidRPr="006E72B4" w:rsidRDefault="00D06FAC" w:rsidP="00754FB5">
      <w:pPr>
        <w:pStyle w:val="ListParagraph"/>
        <w:numPr>
          <w:ilvl w:val="0"/>
          <w:numId w:val="16"/>
        </w:numPr>
        <w:adjustRightInd w:val="0"/>
        <w:rPr>
          <w:color w:val="000000" w:themeColor="text1"/>
        </w:rPr>
      </w:pPr>
      <w:r w:rsidRPr="00660D1D">
        <w:rPr>
          <w:bCs/>
          <w:color w:val="000000" w:themeColor="text1"/>
        </w:rPr>
        <w:t>Poster paper or boards (1 per group)</w:t>
      </w:r>
    </w:p>
    <w:p w14:paraId="4C512EA7" w14:textId="77777777" w:rsidR="00453FD9" w:rsidRPr="00D438F2" w:rsidRDefault="00453FD9" w:rsidP="00453FD9">
      <w:pPr>
        <w:pStyle w:val="Heading3"/>
      </w:pPr>
      <w:r w:rsidRPr="00D438F2">
        <w:t>Resources Provided</w:t>
      </w:r>
    </w:p>
    <w:p w14:paraId="11402D09" w14:textId="6F574A2B" w:rsidR="00D06FAC" w:rsidRPr="00660D1D" w:rsidRDefault="00D06FAC" w:rsidP="00754FB5">
      <w:pPr>
        <w:pStyle w:val="ListParagraph"/>
        <w:numPr>
          <w:ilvl w:val="0"/>
          <w:numId w:val="2"/>
        </w:numPr>
        <w:adjustRightInd w:val="0"/>
        <w:ind w:right="36"/>
        <w:rPr>
          <w:color w:val="0000FF"/>
        </w:rPr>
      </w:pPr>
      <w:r w:rsidRPr="00660D1D">
        <w:rPr>
          <w:color w:val="0000FF"/>
        </w:rPr>
        <w:t>5.3</w:t>
      </w:r>
      <w:r>
        <w:rPr>
          <w:color w:val="0000FF"/>
        </w:rPr>
        <w:t>a</w:t>
      </w:r>
      <w:r w:rsidRPr="00660D1D">
        <w:rPr>
          <w:color w:val="0000FF"/>
        </w:rPr>
        <w:t xml:space="preserve"> Ecosystem </w:t>
      </w:r>
      <w:r w:rsidR="00825E8F">
        <w:rPr>
          <w:color w:val="0000FF"/>
        </w:rPr>
        <w:t>Posters</w:t>
      </w:r>
      <w:r w:rsidR="00825E8F" w:rsidRPr="00660D1D">
        <w:rPr>
          <w:color w:val="0000FF"/>
        </w:rPr>
        <w:t xml:space="preserve"> </w:t>
      </w:r>
      <w:r w:rsidRPr="00660D1D">
        <w:rPr>
          <w:color w:val="0000FF"/>
        </w:rPr>
        <w:t>PPT</w:t>
      </w:r>
    </w:p>
    <w:p w14:paraId="44C20C8D" w14:textId="2CCA0DF4" w:rsidR="00453FD9" w:rsidRPr="00D06FAC" w:rsidRDefault="00D06FAC" w:rsidP="00754FB5">
      <w:pPr>
        <w:pStyle w:val="ListParagraph"/>
        <w:numPr>
          <w:ilvl w:val="0"/>
          <w:numId w:val="2"/>
        </w:numPr>
        <w:adjustRightInd w:val="0"/>
        <w:ind w:right="36"/>
        <w:rPr>
          <w:color w:val="0000FF"/>
        </w:rPr>
      </w:pPr>
      <w:r w:rsidRPr="00660D1D">
        <w:rPr>
          <w:color w:val="0000FF"/>
        </w:rPr>
        <w:t xml:space="preserve">5.3a Ecosystem </w:t>
      </w:r>
      <w:r>
        <w:rPr>
          <w:color w:val="0000FF"/>
        </w:rPr>
        <w:t>Posters</w:t>
      </w:r>
      <w:r w:rsidRPr="00660D1D">
        <w:rPr>
          <w:color w:val="0000FF"/>
        </w:rPr>
        <w:t xml:space="preserve"> </w:t>
      </w:r>
      <w:r>
        <w:rPr>
          <w:color w:val="0000FF"/>
        </w:rPr>
        <w:t xml:space="preserve">Handout </w:t>
      </w:r>
      <w:r>
        <w:rPr>
          <w:color w:val="000000" w:themeColor="text1"/>
        </w:rPr>
        <w:t>(1 per group)</w:t>
      </w:r>
    </w:p>
    <w:p w14:paraId="63686572" w14:textId="77777777" w:rsidR="00453FD9" w:rsidRPr="00D438F2" w:rsidRDefault="00453FD9" w:rsidP="00453FD9">
      <w:pPr>
        <w:pStyle w:val="Heading3"/>
      </w:pPr>
      <w:r w:rsidRPr="00D438F2">
        <w:t>Setup</w:t>
      </w:r>
    </w:p>
    <w:p w14:paraId="57E9FB70" w14:textId="110468CF" w:rsidR="00D06FAC" w:rsidRPr="00660D1D" w:rsidRDefault="00D06FAC" w:rsidP="00D06FAC">
      <w:pPr>
        <w:pStyle w:val="List1"/>
        <w:adjustRightInd w:val="0"/>
        <w:ind w:left="0" w:firstLine="0"/>
        <w:contextualSpacing/>
      </w:pPr>
      <w:r w:rsidRPr="00660D1D">
        <w:t xml:space="preserve">Print one copy of the </w:t>
      </w:r>
      <w:r w:rsidRPr="00660D1D">
        <w:rPr>
          <w:color w:val="0000FF"/>
        </w:rPr>
        <w:t xml:space="preserve">5.3a Ecosystem </w:t>
      </w:r>
      <w:r>
        <w:rPr>
          <w:color w:val="0000FF"/>
        </w:rPr>
        <w:t>Posters</w:t>
      </w:r>
      <w:r w:rsidRPr="00660D1D">
        <w:rPr>
          <w:color w:val="0000FF"/>
        </w:rPr>
        <w:t xml:space="preserve"> </w:t>
      </w:r>
      <w:r>
        <w:rPr>
          <w:color w:val="0000FF"/>
        </w:rPr>
        <w:t>Handout</w:t>
      </w:r>
      <w:r w:rsidRPr="00660D1D">
        <w:t xml:space="preserve"> for each </w:t>
      </w:r>
      <w:r>
        <w:t>group</w:t>
      </w:r>
      <w:r w:rsidRPr="00660D1D">
        <w:t xml:space="preserve">. </w:t>
      </w:r>
      <w:r w:rsidR="00825E8F" w:rsidRPr="00F82730">
        <w:t>Prepare a computer and projector to display</w:t>
      </w:r>
      <w:r w:rsidR="00825E8F">
        <w:t xml:space="preserve"> the</w:t>
      </w:r>
      <w:r w:rsidR="00825E8F" w:rsidRPr="00F82730">
        <w:t xml:space="preserve"> </w:t>
      </w:r>
      <w:r w:rsidR="00825E8F">
        <w:rPr>
          <w:color w:val="0000FF"/>
        </w:rPr>
        <w:t>5.3a Ecosystems Posters PPT</w:t>
      </w:r>
      <w:r w:rsidR="00825E8F" w:rsidRPr="00F82730">
        <w:t>.</w:t>
      </w:r>
    </w:p>
    <w:p w14:paraId="64C72371" w14:textId="77777777" w:rsidR="00453FD9" w:rsidRPr="00CD686F" w:rsidRDefault="00453FD9" w:rsidP="00453FD9">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463" w:type="dxa"/>
        <w:tblInd w:w="-5" w:type="dxa"/>
        <w:tblLayout w:type="fixed"/>
        <w:tblLook w:val="04A0" w:firstRow="1" w:lastRow="0" w:firstColumn="1" w:lastColumn="0" w:noHBand="0" w:noVBand="1"/>
      </w:tblPr>
      <w:tblGrid>
        <w:gridCol w:w="9463"/>
      </w:tblGrid>
      <w:tr w:rsidR="00D06FAC" w:rsidRPr="00544BD6" w14:paraId="1A946BA5" w14:textId="77777777" w:rsidTr="00855A83">
        <w:trPr>
          <w:trHeight w:val="638"/>
        </w:trPr>
        <w:tc>
          <w:tcPr>
            <w:tcW w:w="9463" w:type="dxa"/>
          </w:tcPr>
          <w:p w14:paraId="5157F18D" w14:textId="77777777" w:rsidR="00D06FAC" w:rsidRPr="00C00555" w:rsidRDefault="00D06FAC" w:rsidP="00754FB5">
            <w:pPr>
              <w:pStyle w:val="ListParagraph"/>
              <w:numPr>
                <w:ilvl w:val="0"/>
                <w:numId w:val="17"/>
              </w:numPr>
              <w:ind w:left="340"/>
              <w:rPr>
                <w:b/>
              </w:rPr>
            </w:pPr>
            <w:r w:rsidRPr="00C00555">
              <w:rPr>
                <w:b/>
                <w:bCs/>
              </w:rPr>
              <w:t>Use the instructional model to show students where they are in the course of the unit.</w:t>
            </w:r>
          </w:p>
          <w:p w14:paraId="35DA8105" w14:textId="02C5381B" w:rsidR="00D06FAC" w:rsidRPr="00C00555" w:rsidRDefault="00D06FAC" w:rsidP="00825E8F">
            <w:pPr>
              <w:adjustRightInd w:val="0"/>
              <w:ind w:right="36"/>
            </w:pPr>
            <w:r w:rsidRPr="00C00555">
              <w:t xml:space="preserve">Display </w:t>
            </w:r>
            <w:r w:rsidR="00751884">
              <w:t>Slide</w:t>
            </w:r>
            <w:r w:rsidRPr="00C00555">
              <w:t xml:space="preserve"> 2 of the </w:t>
            </w:r>
            <w:r w:rsidRPr="00C00555">
              <w:rPr>
                <w:color w:val="0000FF"/>
              </w:rPr>
              <w:t>5.3</w:t>
            </w:r>
            <w:r>
              <w:rPr>
                <w:color w:val="0000FF"/>
              </w:rPr>
              <w:t>a</w:t>
            </w:r>
            <w:r w:rsidRPr="00C00555">
              <w:rPr>
                <w:color w:val="0000FF"/>
              </w:rPr>
              <w:t xml:space="preserve"> Ecosystem </w:t>
            </w:r>
            <w:r>
              <w:rPr>
                <w:color w:val="0000FF"/>
              </w:rPr>
              <w:t>Posters</w:t>
            </w:r>
            <w:r w:rsidRPr="00C00555">
              <w:rPr>
                <w:color w:val="0000FF"/>
              </w:rPr>
              <w:t xml:space="preserve"> PPT</w:t>
            </w:r>
            <w:r w:rsidRPr="00C00555">
              <w:t xml:space="preserve">. </w:t>
            </w:r>
          </w:p>
        </w:tc>
      </w:tr>
      <w:tr w:rsidR="00D06FAC" w:rsidRPr="00544BD6" w14:paraId="1F6CBF14" w14:textId="77777777" w:rsidTr="00855A83">
        <w:trPr>
          <w:trHeight w:val="638"/>
        </w:trPr>
        <w:tc>
          <w:tcPr>
            <w:tcW w:w="9463" w:type="dxa"/>
          </w:tcPr>
          <w:p w14:paraId="4AF24FB7" w14:textId="77777777" w:rsidR="00D06FAC" w:rsidRPr="009E179B" w:rsidRDefault="00D06FAC" w:rsidP="00754FB5">
            <w:pPr>
              <w:pStyle w:val="ListParagraph"/>
              <w:numPr>
                <w:ilvl w:val="0"/>
                <w:numId w:val="17"/>
              </w:numPr>
              <w:ind w:left="340"/>
              <w:rPr>
                <w:b/>
                <w:bCs/>
              </w:rPr>
            </w:pPr>
            <w:r>
              <w:rPr>
                <w:b/>
                <w:bCs/>
              </w:rPr>
              <w:t>Have a class discussion about the elements of an ecosystem.</w:t>
            </w:r>
          </w:p>
          <w:p w14:paraId="2EF4C33C" w14:textId="2565E403" w:rsidR="00825E8F" w:rsidRDefault="00D06FAC" w:rsidP="00825E8F">
            <w:pPr>
              <w:ind w:left="-20"/>
              <w:rPr>
                <w:color w:val="000000" w:themeColor="text1"/>
              </w:rPr>
            </w:pPr>
            <w:r>
              <w:rPr>
                <w:color w:val="000000" w:themeColor="text1"/>
              </w:rPr>
              <w:t xml:space="preserve">Show </w:t>
            </w:r>
            <w:r w:rsidR="00751884">
              <w:rPr>
                <w:color w:val="000000" w:themeColor="text1"/>
              </w:rPr>
              <w:t>Slide</w:t>
            </w:r>
            <w:r>
              <w:rPr>
                <w:color w:val="000000" w:themeColor="text1"/>
              </w:rPr>
              <w:t xml:space="preserve"> 3</w:t>
            </w:r>
            <w:r w:rsidRPr="009E179B">
              <w:rPr>
                <w:color w:val="000000" w:themeColor="text1"/>
              </w:rPr>
              <w:t>.</w:t>
            </w:r>
          </w:p>
          <w:p w14:paraId="2EE80BED" w14:textId="14ECDDD5" w:rsidR="00825E8F" w:rsidRPr="00855A83" w:rsidRDefault="00D06FAC" w:rsidP="00825E8F">
            <w:pPr>
              <w:pStyle w:val="ListParagraph"/>
              <w:numPr>
                <w:ilvl w:val="0"/>
                <w:numId w:val="43"/>
              </w:numPr>
              <w:ind w:left="336"/>
              <w:rPr>
                <w:b/>
                <w:bCs/>
              </w:rPr>
            </w:pPr>
            <w:r w:rsidRPr="00855A83">
              <w:rPr>
                <w:color w:val="000000" w:themeColor="text1"/>
              </w:rPr>
              <w:t xml:space="preserve">Have a whole class discussion about what makes an ecosystem. </w:t>
            </w:r>
          </w:p>
          <w:p w14:paraId="4CE8F0DA" w14:textId="0C799223" w:rsidR="00D06FAC" w:rsidRPr="00825E8F" w:rsidRDefault="00D06FAC" w:rsidP="00855A83">
            <w:pPr>
              <w:pStyle w:val="ListParagraph"/>
              <w:numPr>
                <w:ilvl w:val="0"/>
                <w:numId w:val="43"/>
              </w:numPr>
              <w:ind w:left="336"/>
              <w:rPr>
                <w:b/>
                <w:bCs/>
              </w:rPr>
            </w:pPr>
            <w:r w:rsidRPr="00855A83">
              <w:rPr>
                <w:color w:val="000000" w:themeColor="text1"/>
              </w:rPr>
              <w:t>Focus on the question: what elements does an ecosystem need? Make sure students note the need for producers, herbivores, carnivores, soil carbon, carbon dioxide, and sun.</w:t>
            </w:r>
          </w:p>
        </w:tc>
      </w:tr>
      <w:tr w:rsidR="00D06FAC" w:rsidRPr="00544BD6" w14:paraId="37119AD3" w14:textId="77777777" w:rsidTr="00855A83">
        <w:trPr>
          <w:trHeight w:val="656"/>
        </w:trPr>
        <w:tc>
          <w:tcPr>
            <w:tcW w:w="9463" w:type="dxa"/>
          </w:tcPr>
          <w:p w14:paraId="29EB1A9D" w14:textId="387C938E" w:rsidR="00D06FAC" w:rsidRPr="00C00555" w:rsidRDefault="00C12646" w:rsidP="00754FB5">
            <w:pPr>
              <w:pStyle w:val="ListParagraph"/>
              <w:numPr>
                <w:ilvl w:val="0"/>
                <w:numId w:val="17"/>
              </w:numPr>
              <w:ind w:left="340"/>
              <w:rPr>
                <w:b/>
              </w:rPr>
            </w:pPr>
            <w:r>
              <w:rPr>
                <w:b/>
              </w:rPr>
              <w:t>S</w:t>
            </w:r>
            <w:r w:rsidR="00D06FAC" w:rsidRPr="00C00555">
              <w:rPr>
                <w:b/>
              </w:rPr>
              <w:t>tudents work</w:t>
            </w:r>
            <w:r>
              <w:rPr>
                <w:b/>
              </w:rPr>
              <w:t xml:space="preserve"> in groups</w:t>
            </w:r>
            <w:r w:rsidR="00D06FAC" w:rsidRPr="00C00555">
              <w:rPr>
                <w:b/>
              </w:rPr>
              <w:t xml:space="preserve"> on the</w:t>
            </w:r>
            <w:r>
              <w:rPr>
                <w:b/>
              </w:rPr>
              <w:t>ir</w:t>
            </w:r>
            <w:r w:rsidR="00D06FAC" w:rsidRPr="00C00555">
              <w:rPr>
                <w:b/>
              </w:rPr>
              <w:t xml:space="preserve"> ecosystem </w:t>
            </w:r>
            <w:r>
              <w:rPr>
                <w:b/>
              </w:rPr>
              <w:t>posters</w:t>
            </w:r>
            <w:r w:rsidR="00D06FAC" w:rsidRPr="00C00555">
              <w:rPr>
                <w:b/>
              </w:rPr>
              <w:t>.</w:t>
            </w:r>
          </w:p>
          <w:p w14:paraId="3B68C34A" w14:textId="5E64C251" w:rsidR="00D06FAC" w:rsidRPr="00C00555" w:rsidRDefault="00D06FAC" w:rsidP="00825E8F">
            <w:pPr>
              <w:adjustRightInd w:val="0"/>
              <w:spacing w:before="120"/>
              <w:rPr>
                <w:color w:val="000000" w:themeColor="text1"/>
              </w:rPr>
            </w:pPr>
            <w:r>
              <w:rPr>
                <w:bCs/>
              </w:rPr>
              <w:t xml:space="preserve">Display </w:t>
            </w:r>
            <w:r w:rsidR="00751884">
              <w:rPr>
                <w:bCs/>
              </w:rPr>
              <w:t>Slide</w:t>
            </w:r>
            <w:r>
              <w:rPr>
                <w:bCs/>
              </w:rPr>
              <w:t xml:space="preserve"> 4</w:t>
            </w:r>
            <w:r w:rsidRPr="00C00555">
              <w:rPr>
                <w:color w:val="0000FF"/>
              </w:rPr>
              <w:t xml:space="preserve">. </w:t>
            </w:r>
          </w:p>
          <w:p w14:paraId="3D18C7F2" w14:textId="77777777" w:rsidR="00D06FAC" w:rsidRPr="00C00555" w:rsidRDefault="00D06FAC" w:rsidP="00754FB5">
            <w:pPr>
              <w:pStyle w:val="ListParagraph"/>
              <w:numPr>
                <w:ilvl w:val="0"/>
                <w:numId w:val="18"/>
              </w:numPr>
              <w:adjustRightInd w:val="0"/>
              <w:spacing w:before="120"/>
              <w:rPr>
                <w:bCs/>
                <w:color w:val="000000" w:themeColor="text1"/>
              </w:rPr>
            </w:pPr>
            <w:r w:rsidRPr="00C00555">
              <w:rPr>
                <w:bCs/>
                <w:color w:val="000000" w:themeColor="text1"/>
              </w:rPr>
              <w:t>Divide students into groups of four.</w:t>
            </w:r>
          </w:p>
          <w:p w14:paraId="7ABB757D" w14:textId="44DF2181" w:rsidR="00D06FAC" w:rsidRPr="001F3FD0" w:rsidRDefault="00D06FAC" w:rsidP="00754FB5">
            <w:pPr>
              <w:pStyle w:val="ListParagraph"/>
              <w:numPr>
                <w:ilvl w:val="0"/>
                <w:numId w:val="19"/>
              </w:numPr>
              <w:adjustRightInd w:val="0"/>
            </w:pPr>
            <w:r w:rsidRPr="00C00555">
              <w:rPr>
                <w:bCs/>
                <w:color w:val="000000" w:themeColor="text1"/>
              </w:rPr>
              <w:t>Pass out</w:t>
            </w:r>
            <w:r>
              <w:rPr>
                <w:bCs/>
                <w:color w:val="000000" w:themeColor="text1"/>
              </w:rPr>
              <w:t xml:space="preserve"> a</w:t>
            </w:r>
            <w:r w:rsidRPr="00C00555">
              <w:rPr>
                <w:bCs/>
                <w:color w:val="000000" w:themeColor="text1"/>
              </w:rPr>
              <w:t xml:space="preserve"> </w:t>
            </w:r>
            <w:r w:rsidRPr="00C00555">
              <w:rPr>
                <w:color w:val="0000FF"/>
              </w:rPr>
              <w:t xml:space="preserve">5.3a Ecosystem </w:t>
            </w:r>
            <w:r>
              <w:rPr>
                <w:color w:val="0000FF"/>
              </w:rPr>
              <w:t>Posters</w:t>
            </w:r>
            <w:r w:rsidRPr="00C00555">
              <w:rPr>
                <w:color w:val="0000FF"/>
              </w:rPr>
              <w:t xml:space="preserve"> </w:t>
            </w:r>
            <w:r>
              <w:rPr>
                <w:color w:val="0000FF"/>
              </w:rPr>
              <w:t xml:space="preserve">Handout </w:t>
            </w:r>
            <w:r w:rsidRPr="00C00555">
              <w:rPr>
                <w:color w:val="000000" w:themeColor="text1"/>
              </w:rPr>
              <w:t xml:space="preserve">and a poster </w:t>
            </w:r>
            <w:r w:rsidR="00825E8F">
              <w:rPr>
                <w:color w:val="000000" w:themeColor="text1"/>
              </w:rPr>
              <w:t xml:space="preserve">paper or board </w:t>
            </w:r>
            <w:r w:rsidRPr="00C00555">
              <w:rPr>
                <w:color w:val="000000" w:themeColor="text1"/>
              </w:rPr>
              <w:t>to each group</w:t>
            </w:r>
            <w:r>
              <w:rPr>
                <w:color w:val="000000" w:themeColor="text1"/>
              </w:rPr>
              <w:t>.</w:t>
            </w:r>
          </w:p>
          <w:p w14:paraId="3631FFB6" w14:textId="77777777" w:rsidR="00D06FAC" w:rsidRDefault="00D06FAC" w:rsidP="00754FB5">
            <w:pPr>
              <w:pStyle w:val="ListParagraph"/>
              <w:numPr>
                <w:ilvl w:val="0"/>
                <w:numId w:val="19"/>
              </w:numPr>
              <w:adjustRightInd w:val="0"/>
            </w:pPr>
            <w:r w:rsidRPr="00C00555">
              <w:t>Have each group choose which ecosystem they will focus on, making sure that at least one group is doing each of the ecosystems.</w:t>
            </w:r>
          </w:p>
          <w:p w14:paraId="04972FCE" w14:textId="5A7F8833" w:rsidR="00A87DE6" w:rsidRPr="001F3FD0" w:rsidRDefault="00A87DE6" w:rsidP="00754FB5">
            <w:pPr>
              <w:pStyle w:val="ListParagraph"/>
              <w:numPr>
                <w:ilvl w:val="0"/>
                <w:numId w:val="19"/>
              </w:numPr>
              <w:adjustRightInd w:val="0"/>
            </w:pPr>
            <w:r w:rsidRPr="00C00555">
              <w:t xml:space="preserve">Have students to continue to work through the questions on </w:t>
            </w:r>
            <w:r w:rsidRPr="00C00555">
              <w:rPr>
                <w:color w:val="0000FF"/>
              </w:rPr>
              <w:t xml:space="preserve">5.3a Ecosystem </w:t>
            </w:r>
            <w:r>
              <w:rPr>
                <w:color w:val="0000FF"/>
              </w:rPr>
              <w:t>Posters</w:t>
            </w:r>
            <w:r w:rsidRPr="00C00555">
              <w:rPr>
                <w:color w:val="0000FF"/>
              </w:rPr>
              <w:t xml:space="preserve"> </w:t>
            </w:r>
            <w:r>
              <w:rPr>
                <w:color w:val="0000FF"/>
              </w:rPr>
              <w:t>Handout</w:t>
            </w:r>
            <w:r w:rsidR="00825E8F">
              <w:rPr>
                <w:color w:val="0000FF"/>
              </w:rPr>
              <w:t xml:space="preserve"> </w:t>
            </w:r>
            <w:r w:rsidR="00825E8F">
              <w:rPr>
                <w:color w:val="000000" w:themeColor="text1"/>
              </w:rPr>
              <w:t>as they complete their posters</w:t>
            </w:r>
            <w:r w:rsidRPr="00C00555">
              <w:rPr>
                <w:color w:val="000000" w:themeColor="text1"/>
              </w:rPr>
              <w:t xml:space="preserve">. </w:t>
            </w:r>
            <w:r>
              <w:rPr>
                <w:color w:val="000000" w:themeColor="text1"/>
              </w:rPr>
              <w:t xml:space="preserve">All questions will be completed on </w:t>
            </w:r>
            <w:r w:rsidR="00825E8F">
              <w:rPr>
                <w:color w:val="000000" w:themeColor="text1"/>
              </w:rPr>
              <w:t>each</w:t>
            </w:r>
            <w:r>
              <w:rPr>
                <w:color w:val="000000" w:themeColor="text1"/>
              </w:rPr>
              <w:t xml:space="preserve"> poster.</w:t>
            </w:r>
          </w:p>
        </w:tc>
      </w:tr>
      <w:tr w:rsidR="00D06FAC" w:rsidRPr="00544BD6" w14:paraId="49A1900A" w14:textId="77777777" w:rsidTr="00855A83">
        <w:trPr>
          <w:trHeight w:val="836"/>
        </w:trPr>
        <w:tc>
          <w:tcPr>
            <w:tcW w:w="9463" w:type="dxa"/>
          </w:tcPr>
          <w:p w14:paraId="628C292A" w14:textId="77777777" w:rsidR="00D06FAC" w:rsidRDefault="00D06FAC" w:rsidP="00754FB5">
            <w:pPr>
              <w:pStyle w:val="ListParagraph"/>
              <w:numPr>
                <w:ilvl w:val="0"/>
                <w:numId w:val="17"/>
              </w:numPr>
              <w:ind w:left="340"/>
              <w:rPr>
                <w:b/>
                <w:bCs/>
              </w:rPr>
            </w:pPr>
            <w:r>
              <w:rPr>
                <w:b/>
                <w:bCs/>
              </w:rPr>
              <w:t>Students do a gallery walk of the posters.</w:t>
            </w:r>
          </w:p>
          <w:p w14:paraId="3614176F" w14:textId="66099AAE" w:rsidR="00D06FAC" w:rsidRPr="006E72B4" w:rsidRDefault="00C12646" w:rsidP="00825E8F">
            <w:pPr>
              <w:rPr>
                <w:bCs/>
                <w:color w:val="000000" w:themeColor="text1"/>
              </w:rPr>
            </w:pPr>
            <w:r>
              <w:rPr>
                <w:bCs/>
              </w:rPr>
              <w:t xml:space="preserve">Display </w:t>
            </w:r>
            <w:r w:rsidR="00751884">
              <w:rPr>
                <w:bCs/>
              </w:rPr>
              <w:t>Slide</w:t>
            </w:r>
            <w:r>
              <w:rPr>
                <w:bCs/>
              </w:rPr>
              <w:t xml:space="preserve"> 5</w:t>
            </w:r>
            <w:r w:rsidRPr="00C00555">
              <w:rPr>
                <w:color w:val="000000" w:themeColor="text1"/>
              </w:rPr>
              <w:t>.</w:t>
            </w:r>
            <w:r>
              <w:rPr>
                <w:color w:val="000000" w:themeColor="text1"/>
              </w:rPr>
              <w:t xml:space="preserve"> </w:t>
            </w:r>
            <w:r w:rsidR="00D06FAC" w:rsidRPr="006E72B4">
              <w:rPr>
                <w:bCs/>
                <w:color w:val="000000" w:themeColor="text1"/>
              </w:rPr>
              <w:t>Display each of the posters around the room.</w:t>
            </w:r>
          </w:p>
          <w:p w14:paraId="7DC6EBA0" w14:textId="77777777" w:rsidR="00825E8F" w:rsidRDefault="00D06FAC" w:rsidP="00754FB5">
            <w:pPr>
              <w:pStyle w:val="ListParagraph"/>
              <w:numPr>
                <w:ilvl w:val="0"/>
                <w:numId w:val="20"/>
              </w:numPr>
              <w:rPr>
                <w:bCs/>
                <w:color w:val="000000" w:themeColor="text1"/>
              </w:rPr>
            </w:pPr>
            <w:r>
              <w:rPr>
                <w:bCs/>
                <w:color w:val="000000" w:themeColor="text1"/>
              </w:rPr>
              <w:t xml:space="preserve">Have groups walk around the room and look at each poster. </w:t>
            </w:r>
          </w:p>
          <w:p w14:paraId="3BD3DBBC" w14:textId="197FE45F" w:rsidR="00D06FAC" w:rsidRPr="00C00555" w:rsidRDefault="00D06FAC" w:rsidP="00754FB5">
            <w:pPr>
              <w:pStyle w:val="ListParagraph"/>
              <w:numPr>
                <w:ilvl w:val="0"/>
                <w:numId w:val="20"/>
              </w:numPr>
              <w:rPr>
                <w:bCs/>
                <w:color w:val="000000" w:themeColor="text1"/>
              </w:rPr>
            </w:pPr>
            <w:r>
              <w:rPr>
                <w:bCs/>
                <w:color w:val="000000" w:themeColor="text1"/>
              </w:rPr>
              <w:t xml:space="preserve">While at each poster, students should discuss the questions on </w:t>
            </w:r>
            <w:r w:rsidR="00751884">
              <w:rPr>
                <w:bCs/>
                <w:color w:val="000000" w:themeColor="text1"/>
              </w:rPr>
              <w:t>Slide</w:t>
            </w:r>
            <w:r>
              <w:rPr>
                <w:bCs/>
                <w:color w:val="000000" w:themeColor="text1"/>
              </w:rPr>
              <w:t xml:space="preserve"> 5</w:t>
            </w:r>
            <w:r w:rsidR="00825E8F">
              <w:rPr>
                <w:bCs/>
                <w:color w:val="000000" w:themeColor="text1"/>
              </w:rPr>
              <w:t xml:space="preserve"> with their group</w:t>
            </w:r>
            <w:r>
              <w:rPr>
                <w:bCs/>
                <w:color w:val="000000" w:themeColor="text1"/>
              </w:rPr>
              <w:t>.</w:t>
            </w:r>
          </w:p>
        </w:tc>
      </w:tr>
      <w:tr w:rsidR="00D06FAC" w:rsidRPr="00544BD6" w14:paraId="326C2F7F" w14:textId="77777777" w:rsidTr="00855A83">
        <w:trPr>
          <w:trHeight w:val="83"/>
        </w:trPr>
        <w:tc>
          <w:tcPr>
            <w:tcW w:w="9463" w:type="dxa"/>
          </w:tcPr>
          <w:p w14:paraId="561FBA2E" w14:textId="77777777" w:rsidR="00D06FAC" w:rsidRDefault="00D06FAC" w:rsidP="00754FB5">
            <w:pPr>
              <w:pStyle w:val="ListParagraph"/>
              <w:numPr>
                <w:ilvl w:val="0"/>
                <w:numId w:val="17"/>
              </w:numPr>
              <w:ind w:left="340"/>
              <w:rPr>
                <w:b/>
                <w:bCs/>
              </w:rPr>
            </w:pPr>
            <w:r>
              <w:rPr>
                <w:b/>
                <w:bCs/>
              </w:rPr>
              <w:lastRenderedPageBreak/>
              <w:t>Have a whole class review discussion.</w:t>
            </w:r>
          </w:p>
          <w:p w14:paraId="1A365BCB" w14:textId="5A68DE36" w:rsidR="00D06FAC" w:rsidRPr="009A24CA" w:rsidRDefault="00D06FAC" w:rsidP="00825E8F">
            <w:pPr>
              <w:rPr>
                <w:bCs/>
              </w:rPr>
            </w:pPr>
            <w:r>
              <w:rPr>
                <w:bCs/>
              </w:rPr>
              <w:t xml:space="preserve">Using </w:t>
            </w:r>
            <w:r w:rsidR="00751884">
              <w:rPr>
                <w:bCs/>
              </w:rPr>
              <w:t>Slide</w:t>
            </w:r>
            <w:r>
              <w:rPr>
                <w:bCs/>
              </w:rPr>
              <w:t xml:space="preserve"> 6, have a whole class discussion about how carbon cycles and energy flows in ecosystems using the carbon cycling diagram. </w:t>
            </w:r>
          </w:p>
        </w:tc>
      </w:tr>
    </w:tbl>
    <w:p w14:paraId="36C10215" w14:textId="77777777" w:rsidR="00453FD9" w:rsidRPr="00D438F2" w:rsidRDefault="00453FD9" w:rsidP="00453FD9"/>
    <w:p w14:paraId="2579AA8F" w14:textId="77777777" w:rsidR="00453FD9" w:rsidRPr="00D438F2" w:rsidRDefault="00453FD9" w:rsidP="00453FD9">
      <w:pPr>
        <w:pStyle w:val="Heading2"/>
      </w:pPr>
      <w:r>
        <w:rPr>
          <w:color w:val="FF0000"/>
        </w:rPr>
        <w:t xml:space="preserve">Tab 3: </w:t>
      </w:r>
      <w:r w:rsidRPr="00D438F2">
        <w:t>Assessment</w:t>
      </w:r>
    </w:p>
    <w:p w14:paraId="20883EEC" w14:textId="77777777" w:rsidR="00D06FAC" w:rsidRPr="00D06FAC" w:rsidRDefault="00D06FAC" w:rsidP="00D06FAC">
      <w:pPr>
        <w:adjustRightInd w:val="0"/>
        <w:spacing w:after="0"/>
        <w:ind w:right="36"/>
      </w:pPr>
      <w:r w:rsidRPr="00D06FAC">
        <w:t xml:space="preserve">Students should be able to respond to the questions for their ecosystem on their poster. They should recognize how carbon cycles and energy flows. They should also be able to identify ecosystem products and services and tradeoffs for management of those services. </w:t>
      </w:r>
    </w:p>
    <w:p w14:paraId="202073DA" w14:textId="77777777" w:rsidR="00453FD9" w:rsidRDefault="00453FD9" w:rsidP="00453FD9">
      <w:pPr>
        <w:pStyle w:val="Heading2"/>
      </w:pPr>
      <w:r w:rsidRPr="00B517E1">
        <w:rPr>
          <w:color w:val="FF0000"/>
        </w:rPr>
        <w:t>Tab 4</w:t>
      </w:r>
      <w:r>
        <w:t>: Differentiation &amp;</w:t>
      </w:r>
      <w:r w:rsidRPr="00761F92">
        <w:t xml:space="preserve"> </w:t>
      </w:r>
      <w:r w:rsidRPr="00D438F2">
        <w:t>Extending the Learning</w:t>
      </w:r>
      <w:r>
        <w:t xml:space="preserve"> </w:t>
      </w:r>
    </w:p>
    <w:p w14:paraId="18094299" w14:textId="77777777" w:rsidR="00453FD9" w:rsidRDefault="00453FD9" w:rsidP="00453FD9">
      <w:pPr>
        <w:pStyle w:val="Heading3"/>
        <w:rPr>
          <w:color w:val="FF0000"/>
        </w:rPr>
      </w:pPr>
      <w:r>
        <w:t xml:space="preserve">Differentiation </w:t>
      </w:r>
      <w:r>
        <w:rPr>
          <w:color w:val="FF0000"/>
        </w:rPr>
        <w:t>(Accordion)</w:t>
      </w:r>
    </w:p>
    <w:p w14:paraId="364C973D" w14:textId="7ADA5033" w:rsidR="00453FD9" w:rsidRDefault="00066356" w:rsidP="00066356">
      <w:pPr>
        <w:pStyle w:val="ListParagraph"/>
        <w:numPr>
          <w:ilvl w:val="0"/>
          <w:numId w:val="20"/>
        </w:numPr>
      </w:pPr>
      <w:r>
        <w:t>Strategically select ecosystems for specific groups.</w:t>
      </w:r>
    </w:p>
    <w:p w14:paraId="2443B45B" w14:textId="6D5F1BE6" w:rsidR="00066356" w:rsidRDefault="00CD7C83" w:rsidP="00066356">
      <w:pPr>
        <w:pStyle w:val="ListParagraph"/>
        <w:numPr>
          <w:ilvl w:val="0"/>
          <w:numId w:val="20"/>
        </w:numPr>
      </w:pPr>
      <w:r>
        <w:t xml:space="preserve">Have students attempt to answer the questions about their ecosystem individually before joining with the group to discuss and create the poster. </w:t>
      </w:r>
    </w:p>
    <w:p w14:paraId="480BE5D8" w14:textId="0421A552" w:rsidR="00170FA7" w:rsidRDefault="00170FA7" w:rsidP="00170FA7">
      <w:pPr>
        <w:pStyle w:val="ListParagraph"/>
        <w:numPr>
          <w:ilvl w:val="0"/>
          <w:numId w:val="20"/>
        </w:numPr>
      </w:pPr>
      <w:r>
        <w:t>Have groups present their posters in front of the class rather than hav</w:t>
      </w:r>
      <w:r w:rsidR="00825E8F">
        <w:t>ing</w:t>
      </w:r>
      <w:r>
        <w:t xml:space="preserve"> groups rotate through each poster.</w:t>
      </w:r>
    </w:p>
    <w:p w14:paraId="3352C6B8" w14:textId="77777777" w:rsidR="00453FD9" w:rsidRDefault="00453FD9" w:rsidP="00453FD9">
      <w:pPr>
        <w:pStyle w:val="Heading3"/>
      </w:pPr>
      <w:r>
        <w:t xml:space="preserve">Modifications </w:t>
      </w:r>
      <w:r>
        <w:rPr>
          <w:color w:val="FF0000"/>
        </w:rPr>
        <w:t>(Accordion)</w:t>
      </w:r>
    </w:p>
    <w:p w14:paraId="2AF931AA" w14:textId="77777777" w:rsidR="00453FD9" w:rsidRPr="00D438F2" w:rsidRDefault="00453FD9" w:rsidP="00453FD9">
      <w:pPr>
        <w:pStyle w:val="standard"/>
        <w:ind w:firstLine="0"/>
        <w:rPr>
          <w:rFonts w:cs="Arial"/>
          <w:szCs w:val="22"/>
        </w:rPr>
      </w:pPr>
    </w:p>
    <w:p w14:paraId="3F2F324D" w14:textId="77777777" w:rsidR="00E47994" w:rsidRDefault="00E47994">
      <w:pPr>
        <w:spacing w:after="0"/>
        <w:rPr>
          <w:b/>
          <w:kern w:val="28"/>
          <w:sz w:val="36"/>
        </w:rPr>
      </w:pPr>
      <w:r>
        <w:br w:type="page"/>
      </w:r>
    </w:p>
    <w:p w14:paraId="34F314D6" w14:textId="4DFDC584" w:rsidR="00453FD9" w:rsidRDefault="00825E8F" w:rsidP="00453FD9">
      <w:pPr>
        <w:pStyle w:val="Heading1"/>
      </w:pPr>
      <w:r w:rsidRPr="00895546">
        <w:rPr>
          <w:noProof/>
          <w:color w:val="F79646" w:themeColor="accent6"/>
        </w:rPr>
        <w:lastRenderedPageBreak/>
        <w:drawing>
          <wp:anchor distT="0" distB="0" distL="114300" distR="114300" simplePos="0" relativeHeight="251672576" behindDoc="0" locked="0" layoutInCell="1" allowOverlap="1" wp14:anchorId="1B8F44DA" wp14:editId="3FF66805">
            <wp:simplePos x="0" y="0"/>
            <wp:positionH relativeFrom="column">
              <wp:posOffset>271145</wp:posOffset>
            </wp:positionH>
            <wp:positionV relativeFrom="paragraph">
              <wp:posOffset>-47807</wp:posOffset>
            </wp:positionV>
            <wp:extent cx="337185" cy="337185"/>
            <wp:effectExtent l="0" t="0" r="5715" b="571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turtle stack copy.png"/>
                    <pic:cNvPicPr/>
                  </pic:nvPicPr>
                  <pic:blipFill>
                    <a:blip r:embed="rId10">
                      <a:extLst>
                        <a:ext uri="{28A0092B-C50C-407E-A947-70E740481C1C}">
                          <a14:useLocalDpi xmlns:a14="http://schemas.microsoft.com/office/drawing/2010/main" val="0"/>
                        </a:ext>
                      </a:extLst>
                    </a:blip>
                    <a:stretch>
                      <a:fillRect/>
                    </a:stretch>
                  </pic:blipFill>
                  <pic:spPr>
                    <a:xfrm>
                      <a:off x="0" y="0"/>
                      <a:ext cx="337185" cy="33718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453FD9" w:rsidRPr="00D438F2">
        <w:t>Activit</w:t>
      </w:r>
      <w:r w:rsidR="00E47994">
        <w:t>y 5.3b: Ecosystem Posters (40 min)</w:t>
      </w:r>
    </w:p>
    <w:p w14:paraId="15C2292C" w14:textId="77777777" w:rsidR="00453FD9" w:rsidRDefault="00453FD9" w:rsidP="00453FD9">
      <w:pPr>
        <w:pStyle w:val="Heading2"/>
      </w:pPr>
      <w:r>
        <w:rPr>
          <w:color w:val="FF0000"/>
        </w:rPr>
        <w:t>Tab 1:</w:t>
      </w:r>
      <w:r>
        <w:t xml:space="preserve"> Overview and Preparation</w:t>
      </w:r>
    </w:p>
    <w:p w14:paraId="39B6ABB9" w14:textId="75C956C9" w:rsidR="004B58B1" w:rsidRPr="004B58B1" w:rsidRDefault="004B58B1" w:rsidP="004B58B1">
      <w:r>
        <w:t>You should choose either Activity 5.3a or Activity 5.3b. Both activities involve students in making posters about ecosystems. In Activity 5.3a</w:t>
      </w:r>
      <w:r w:rsidR="00825E8F">
        <w:t>,</w:t>
      </w:r>
      <w:r>
        <w:t xml:space="preserve"> the posters do not include disturbances and their effects; in Activity 5.3b</w:t>
      </w:r>
      <w:r w:rsidR="00825E8F">
        <w:t>,</w:t>
      </w:r>
      <w:r>
        <w:t xml:space="preserve"> they do</w:t>
      </w:r>
      <w:r w:rsidR="00825E8F">
        <w:t xml:space="preserve"> </w:t>
      </w:r>
      <w:proofErr w:type="gramStart"/>
      <w:r w:rsidR="00825E8F">
        <w:t>making</w:t>
      </w:r>
      <w:proofErr w:type="gramEnd"/>
      <w:r w:rsidR="00825E8F">
        <w:t xml:space="preserve"> it appropriate for students who completed Lesson 4</w:t>
      </w:r>
      <w:r>
        <w:t>.</w:t>
      </w:r>
    </w:p>
    <w:p w14:paraId="54B236C1" w14:textId="77777777" w:rsidR="00453FD9" w:rsidRPr="002B5F20" w:rsidRDefault="00453FD9" w:rsidP="00453FD9">
      <w:pPr>
        <w:pStyle w:val="Heading3"/>
      </w:pPr>
      <w:r>
        <w:t>Target Student Performance</w:t>
      </w:r>
    </w:p>
    <w:p w14:paraId="53EB65AD" w14:textId="24222160" w:rsidR="00453FD9" w:rsidRPr="00AD3132" w:rsidRDefault="0081239A" w:rsidP="00453FD9">
      <w:pPr>
        <w:rPr>
          <w:color w:val="FF0000"/>
        </w:rPr>
      </w:pPr>
      <w:r w:rsidRPr="00895546">
        <w:t>Students use posters to explain matter cycling, energy flow, ecosystem services, and effects of disturbances in a different ecosystem.</w:t>
      </w:r>
    </w:p>
    <w:p w14:paraId="41D0AEF0" w14:textId="77777777" w:rsidR="00453FD9" w:rsidRDefault="00453FD9" w:rsidP="00453FD9">
      <w:pPr>
        <w:pStyle w:val="Heading3"/>
      </w:pPr>
      <w:r>
        <w:t>Resources You Provide</w:t>
      </w:r>
    </w:p>
    <w:p w14:paraId="7DD40407" w14:textId="50D63A29" w:rsidR="00453FD9" w:rsidRPr="002B5F20" w:rsidRDefault="00E47994" w:rsidP="00E47994">
      <w:pPr>
        <w:pStyle w:val="ListParagraph"/>
        <w:ind w:left="360"/>
      </w:pPr>
      <w:r w:rsidRPr="00660D1D">
        <w:t>Poster paper or boards (1 per group)</w:t>
      </w:r>
    </w:p>
    <w:p w14:paraId="3F22B1DB" w14:textId="77777777" w:rsidR="00E47994" w:rsidRDefault="00453FD9" w:rsidP="00453FD9">
      <w:pPr>
        <w:pStyle w:val="Heading3"/>
      </w:pPr>
      <w:r w:rsidRPr="00D438F2">
        <w:t>Resources Provided</w:t>
      </w:r>
    </w:p>
    <w:p w14:paraId="1DF54839" w14:textId="77777777" w:rsidR="00E47994" w:rsidRPr="00660D1D" w:rsidRDefault="00E47994" w:rsidP="00754FB5">
      <w:pPr>
        <w:pStyle w:val="ListParagraph"/>
        <w:numPr>
          <w:ilvl w:val="0"/>
          <w:numId w:val="16"/>
        </w:numPr>
        <w:adjustRightInd w:val="0"/>
        <w:ind w:right="36"/>
        <w:rPr>
          <w:color w:val="0000FF"/>
        </w:rPr>
      </w:pPr>
      <w:r w:rsidRPr="00660D1D">
        <w:rPr>
          <w:color w:val="0000FF"/>
        </w:rPr>
        <w:t>5.3</w:t>
      </w:r>
      <w:r>
        <w:rPr>
          <w:color w:val="0000FF"/>
        </w:rPr>
        <w:t>b</w:t>
      </w:r>
      <w:r w:rsidRPr="00660D1D">
        <w:rPr>
          <w:color w:val="0000FF"/>
        </w:rPr>
        <w:t xml:space="preserve"> Ecosystem </w:t>
      </w:r>
      <w:r>
        <w:rPr>
          <w:color w:val="0000FF"/>
        </w:rPr>
        <w:t>Posters</w:t>
      </w:r>
      <w:r w:rsidRPr="00660D1D">
        <w:rPr>
          <w:color w:val="0000FF"/>
        </w:rPr>
        <w:t xml:space="preserve"> PPT</w:t>
      </w:r>
    </w:p>
    <w:p w14:paraId="7ED7200B" w14:textId="719309F9" w:rsidR="00E47994" w:rsidRPr="00E47994" w:rsidRDefault="00E47994" w:rsidP="00754FB5">
      <w:pPr>
        <w:pStyle w:val="ListParagraph"/>
        <w:numPr>
          <w:ilvl w:val="0"/>
          <w:numId w:val="16"/>
        </w:numPr>
        <w:adjustRightInd w:val="0"/>
        <w:ind w:right="36"/>
        <w:rPr>
          <w:color w:val="0000FF"/>
        </w:rPr>
      </w:pPr>
      <w:r>
        <w:rPr>
          <w:color w:val="0000FF"/>
        </w:rPr>
        <w:t>5.3b</w:t>
      </w:r>
      <w:r w:rsidRPr="00660D1D">
        <w:rPr>
          <w:color w:val="0000FF"/>
        </w:rPr>
        <w:t xml:space="preserve"> Ecosystem </w:t>
      </w:r>
      <w:r>
        <w:rPr>
          <w:color w:val="0000FF"/>
        </w:rPr>
        <w:t>Posters</w:t>
      </w:r>
      <w:r w:rsidRPr="00660D1D">
        <w:rPr>
          <w:color w:val="0000FF"/>
        </w:rPr>
        <w:t xml:space="preserve"> </w:t>
      </w:r>
      <w:r>
        <w:rPr>
          <w:color w:val="0000FF"/>
        </w:rPr>
        <w:t xml:space="preserve">Handout </w:t>
      </w:r>
      <w:r>
        <w:rPr>
          <w:color w:val="000000" w:themeColor="text1"/>
        </w:rPr>
        <w:t>(1 per group)</w:t>
      </w:r>
    </w:p>
    <w:p w14:paraId="542FC6A2" w14:textId="77777777" w:rsidR="00453FD9" w:rsidRPr="00D438F2" w:rsidRDefault="00453FD9" w:rsidP="00453FD9">
      <w:pPr>
        <w:pStyle w:val="Heading3"/>
      </w:pPr>
      <w:r w:rsidRPr="00D438F2">
        <w:t>Setup</w:t>
      </w:r>
    </w:p>
    <w:p w14:paraId="65028A89" w14:textId="5B57A9B3" w:rsidR="00E47994" w:rsidRPr="00660D1D" w:rsidRDefault="00E47994" w:rsidP="00E47994">
      <w:pPr>
        <w:pStyle w:val="List1"/>
        <w:adjustRightInd w:val="0"/>
        <w:ind w:left="0" w:firstLine="0"/>
        <w:contextualSpacing/>
      </w:pPr>
      <w:r w:rsidRPr="00660D1D">
        <w:t xml:space="preserve">Print one copy of the </w:t>
      </w:r>
      <w:r>
        <w:rPr>
          <w:color w:val="0000FF"/>
        </w:rPr>
        <w:t>5.3b</w:t>
      </w:r>
      <w:r w:rsidRPr="00660D1D">
        <w:rPr>
          <w:color w:val="0000FF"/>
        </w:rPr>
        <w:t xml:space="preserve"> Ecosystem </w:t>
      </w:r>
      <w:r>
        <w:rPr>
          <w:color w:val="0000FF"/>
        </w:rPr>
        <w:t>Posters Handout</w:t>
      </w:r>
      <w:r w:rsidRPr="00660D1D">
        <w:rPr>
          <w:color w:val="0000FF"/>
        </w:rPr>
        <w:t xml:space="preserve"> </w:t>
      </w:r>
      <w:r w:rsidRPr="00660D1D">
        <w:t xml:space="preserve">for each </w:t>
      </w:r>
      <w:r>
        <w:t>group</w:t>
      </w:r>
      <w:r w:rsidRPr="00660D1D">
        <w:t xml:space="preserve">. </w:t>
      </w:r>
      <w:r w:rsidR="00825E8F" w:rsidRPr="00F82730">
        <w:t>Prepare a computer and projector to display</w:t>
      </w:r>
      <w:r w:rsidR="00825E8F">
        <w:t xml:space="preserve"> the</w:t>
      </w:r>
      <w:r w:rsidR="00825E8F" w:rsidRPr="00F82730">
        <w:t xml:space="preserve"> </w:t>
      </w:r>
      <w:r w:rsidR="00825E8F">
        <w:rPr>
          <w:color w:val="0000FF"/>
        </w:rPr>
        <w:t>5.3b Ecosystems Posters PPT</w:t>
      </w:r>
      <w:r w:rsidR="00825E8F" w:rsidRPr="00F82730">
        <w:t>.</w:t>
      </w:r>
    </w:p>
    <w:p w14:paraId="13596ADF" w14:textId="77777777" w:rsidR="00453FD9" w:rsidRPr="00CD686F" w:rsidRDefault="00453FD9" w:rsidP="00453FD9">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463" w:type="dxa"/>
        <w:tblInd w:w="-5" w:type="dxa"/>
        <w:tblLayout w:type="fixed"/>
        <w:tblLook w:val="04A0" w:firstRow="1" w:lastRow="0" w:firstColumn="1" w:lastColumn="0" w:noHBand="0" w:noVBand="1"/>
      </w:tblPr>
      <w:tblGrid>
        <w:gridCol w:w="9463"/>
      </w:tblGrid>
      <w:tr w:rsidR="00E47994" w:rsidRPr="00544BD6" w14:paraId="2A67A704" w14:textId="77777777" w:rsidTr="00855A83">
        <w:trPr>
          <w:trHeight w:val="638"/>
        </w:trPr>
        <w:tc>
          <w:tcPr>
            <w:tcW w:w="9463" w:type="dxa"/>
          </w:tcPr>
          <w:p w14:paraId="5EF2CCC0" w14:textId="26F1B786" w:rsidR="00E47994" w:rsidRPr="00E47994" w:rsidRDefault="00E47994" w:rsidP="00855A83">
            <w:pPr>
              <w:pStyle w:val="ListParagraph"/>
              <w:numPr>
                <w:ilvl w:val="0"/>
                <w:numId w:val="21"/>
              </w:numPr>
              <w:ind w:left="336"/>
              <w:rPr>
                <w:b/>
              </w:rPr>
            </w:pPr>
            <w:r w:rsidRPr="00E47994">
              <w:rPr>
                <w:b/>
                <w:bCs/>
              </w:rPr>
              <w:t>Use the instructional model to show students where they are in the course of the unit.</w:t>
            </w:r>
          </w:p>
          <w:p w14:paraId="23A5CAF4" w14:textId="48134851" w:rsidR="00E47994" w:rsidRPr="00C00555" w:rsidRDefault="00E47994" w:rsidP="00855A83">
            <w:pPr>
              <w:adjustRightInd w:val="0"/>
              <w:ind w:right="43"/>
            </w:pPr>
            <w:r w:rsidRPr="00C00555">
              <w:t xml:space="preserve">Display </w:t>
            </w:r>
            <w:r w:rsidR="00751884">
              <w:t>Slide</w:t>
            </w:r>
            <w:r w:rsidRPr="00C00555">
              <w:t xml:space="preserve"> 2 of the </w:t>
            </w:r>
            <w:r w:rsidRPr="00C00555">
              <w:rPr>
                <w:color w:val="0000FF"/>
              </w:rPr>
              <w:t>5.3</w:t>
            </w:r>
            <w:r>
              <w:rPr>
                <w:color w:val="0000FF"/>
              </w:rPr>
              <w:t>b</w:t>
            </w:r>
            <w:r w:rsidRPr="00C00555">
              <w:rPr>
                <w:color w:val="0000FF"/>
              </w:rPr>
              <w:t xml:space="preserve"> Ecosystem </w:t>
            </w:r>
            <w:r>
              <w:rPr>
                <w:color w:val="0000FF"/>
              </w:rPr>
              <w:t>Posters</w:t>
            </w:r>
            <w:r w:rsidRPr="00C00555">
              <w:rPr>
                <w:color w:val="0000FF"/>
              </w:rPr>
              <w:t xml:space="preserve"> PPT</w:t>
            </w:r>
            <w:r w:rsidRPr="00C00555">
              <w:t xml:space="preserve">. </w:t>
            </w:r>
          </w:p>
        </w:tc>
      </w:tr>
      <w:tr w:rsidR="00E47994" w:rsidRPr="00544BD6" w14:paraId="1E48AC9F" w14:textId="77777777" w:rsidTr="00855A83">
        <w:trPr>
          <w:trHeight w:val="638"/>
        </w:trPr>
        <w:tc>
          <w:tcPr>
            <w:tcW w:w="9463" w:type="dxa"/>
          </w:tcPr>
          <w:p w14:paraId="657F1D04" w14:textId="77777777" w:rsidR="00E47994" w:rsidRPr="009E179B" w:rsidRDefault="00E47994" w:rsidP="00754FB5">
            <w:pPr>
              <w:pStyle w:val="ListParagraph"/>
              <w:numPr>
                <w:ilvl w:val="0"/>
                <w:numId w:val="21"/>
              </w:numPr>
              <w:ind w:left="340"/>
              <w:rPr>
                <w:b/>
                <w:bCs/>
              </w:rPr>
            </w:pPr>
            <w:r>
              <w:rPr>
                <w:b/>
                <w:bCs/>
              </w:rPr>
              <w:t>Have a class discussion about the elements of an ecosystem.</w:t>
            </w:r>
          </w:p>
          <w:p w14:paraId="11618EF6" w14:textId="2CB5F48A" w:rsidR="00CD3086" w:rsidRDefault="00E47994" w:rsidP="00825E8F">
            <w:pPr>
              <w:ind w:left="-20"/>
              <w:rPr>
                <w:color w:val="000000" w:themeColor="text1"/>
              </w:rPr>
            </w:pPr>
            <w:r>
              <w:rPr>
                <w:color w:val="000000" w:themeColor="text1"/>
              </w:rPr>
              <w:t xml:space="preserve">Show </w:t>
            </w:r>
            <w:r w:rsidR="00751884">
              <w:rPr>
                <w:color w:val="000000" w:themeColor="text1"/>
              </w:rPr>
              <w:t>Slide</w:t>
            </w:r>
            <w:r>
              <w:rPr>
                <w:color w:val="000000" w:themeColor="text1"/>
              </w:rPr>
              <w:t xml:space="preserve"> 3</w:t>
            </w:r>
            <w:r w:rsidRPr="009E179B">
              <w:rPr>
                <w:color w:val="000000" w:themeColor="text1"/>
              </w:rPr>
              <w:t>.</w:t>
            </w:r>
          </w:p>
          <w:p w14:paraId="0429E591" w14:textId="5B730BAD" w:rsidR="00CD3086" w:rsidRPr="00855A83" w:rsidRDefault="00E47994" w:rsidP="00CD3086">
            <w:pPr>
              <w:pStyle w:val="ListParagraph"/>
              <w:numPr>
                <w:ilvl w:val="0"/>
                <w:numId w:val="44"/>
              </w:numPr>
              <w:ind w:left="336"/>
              <w:rPr>
                <w:b/>
                <w:bCs/>
              </w:rPr>
            </w:pPr>
            <w:r w:rsidRPr="00855A83">
              <w:rPr>
                <w:color w:val="000000" w:themeColor="text1"/>
              </w:rPr>
              <w:t xml:space="preserve">Have a whole class discussion about what makes an ecosystem worksheet. </w:t>
            </w:r>
          </w:p>
          <w:p w14:paraId="5889171E" w14:textId="2E300B2F" w:rsidR="00E47994" w:rsidRPr="00CD3086" w:rsidRDefault="00E47994" w:rsidP="00855A83">
            <w:pPr>
              <w:pStyle w:val="ListParagraph"/>
              <w:numPr>
                <w:ilvl w:val="0"/>
                <w:numId w:val="44"/>
              </w:numPr>
              <w:ind w:left="336"/>
              <w:rPr>
                <w:b/>
                <w:bCs/>
              </w:rPr>
            </w:pPr>
            <w:r w:rsidRPr="00855A83">
              <w:rPr>
                <w:color w:val="000000" w:themeColor="text1"/>
              </w:rPr>
              <w:t>Focus on the question: what elements does an ecosystem need? Make sure students note the need for producers, herbivores, carnivores, soil carbon, carbon dioxide, and sun.</w:t>
            </w:r>
          </w:p>
        </w:tc>
      </w:tr>
      <w:tr w:rsidR="00E47994" w:rsidRPr="00544BD6" w14:paraId="0373E289" w14:textId="77777777" w:rsidTr="00855A83">
        <w:trPr>
          <w:trHeight w:val="656"/>
        </w:trPr>
        <w:tc>
          <w:tcPr>
            <w:tcW w:w="9463" w:type="dxa"/>
          </w:tcPr>
          <w:p w14:paraId="6513179E" w14:textId="76879811" w:rsidR="00E47994" w:rsidRPr="00C00555" w:rsidRDefault="00A87DE6" w:rsidP="00754FB5">
            <w:pPr>
              <w:pStyle w:val="ListParagraph"/>
              <w:numPr>
                <w:ilvl w:val="0"/>
                <w:numId w:val="21"/>
              </w:numPr>
              <w:ind w:left="340"/>
              <w:rPr>
                <w:b/>
              </w:rPr>
            </w:pPr>
            <w:r>
              <w:rPr>
                <w:b/>
              </w:rPr>
              <w:t>S</w:t>
            </w:r>
            <w:r w:rsidR="00E47994" w:rsidRPr="00C00555">
              <w:rPr>
                <w:b/>
              </w:rPr>
              <w:t>tudents work</w:t>
            </w:r>
            <w:r>
              <w:rPr>
                <w:b/>
              </w:rPr>
              <w:t xml:space="preserve"> in groups</w:t>
            </w:r>
            <w:r w:rsidR="00E47994" w:rsidRPr="00C00555">
              <w:rPr>
                <w:b/>
              </w:rPr>
              <w:t xml:space="preserve"> on the</w:t>
            </w:r>
            <w:r>
              <w:rPr>
                <w:b/>
              </w:rPr>
              <w:t>ir</w:t>
            </w:r>
            <w:r w:rsidR="00E47994" w:rsidRPr="00C00555">
              <w:rPr>
                <w:b/>
              </w:rPr>
              <w:t xml:space="preserve"> ecosystem </w:t>
            </w:r>
            <w:r>
              <w:rPr>
                <w:b/>
              </w:rPr>
              <w:t>posters</w:t>
            </w:r>
            <w:r w:rsidR="00E47994" w:rsidRPr="00C00555">
              <w:rPr>
                <w:b/>
              </w:rPr>
              <w:t>.</w:t>
            </w:r>
          </w:p>
          <w:p w14:paraId="287DE9A8" w14:textId="4D02D551" w:rsidR="00E47994" w:rsidRPr="00C00555" w:rsidRDefault="00E47994" w:rsidP="00825E8F">
            <w:pPr>
              <w:adjustRightInd w:val="0"/>
              <w:spacing w:before="120"/>
              <w:contextualSpacing/>
              <w:rPr>
                <w:color w:val="000000" w:themeColor="text1"/>
              </w:rPr>
            </w:pPr>
            <w:r>
              <w:rPr>
                <w:bCs/>
              </w:rPr>
              <w:t xml:space="preserve">Display </w:t>
            </w:r>
            <w:r w:rsidR="00751884">
              <w:rPr>
                <w:bCs/>
              </w:rPr>
              <w:t>Slide</w:t>
            </w:r>
            <w:r>
              <w:rPr>
                <w:bCs/>
              </w:rPr>
              <w:t xml:space="preserve"> 4</w:t>
            </w:r>
            <w:r w:rsidRPr="00C00555">
              <w:rPr>
                <w:color w:val="0000FF"/>
              </w:rPr>
              <w:t xml:space="preserve">. </w:t>
            </w:r>
          </w:p>
          <w:p w14:paraId="0179A308" w14:textId="77777777" w:rsidR="00E47994" w:rsidRPr="00C00555" w:rsidRDefault="00E47994" w:rsidP="00754FB5">
            <w:pPr>
              <w:pStyle w:val="ListParagraph"/>
              <w:numPr>
                <w:ilvl w:val="0"/>
                <w:numId w:val="18"/>
              </w:numPr>
              <w:adjustRightInd w:val="0"/>
              <w:spacing w:before="120"/>
              <w:rPr>
                <w:bCs/>
                <w:color w:val="000000" w:themeColor="text1"/>
              </w:rPr>
            </w:pPr>
            <w:r w:rsidRPr="00C00555">
              <w:rPr>
                <w:bCs/>
                <w:color w:val="000000" w:themeColor="text1"/>
              </w:rPr>
              <w:t>Divide students into groups of four.</w:t>
            </w:r>
          </w:p>
          <w:p w14:paraId="32702AF2" w14:textId="53103C3C" w:rsidR="00E47994" w:rsidRPr="001F3FD0" w:rsidRDefault="00E47994" w:rsidP="00754FB5">
            <w:pPr>
              <w:pStyle w:val="ListParagraph"/>
              <w:numPr>
                <w:ilvl w:val="0"/>
                <w:numId w:val="19"/>
              </w:numPr>
              <w:adjustRightInd w:val="0"/>
            </w:pPr>
            <w:r w:rsidRPr="00C00555">
              <w:rPr>
                <w:bCs/>
                <w:color w:val="000000" w:themeColor="text1"/>
              </w:rPr>
              <w:t>Pass out</w:t>
            </w:r>
            <w:r>
              <w:rPr>
                <w:bCs/>
                <w:color w:val="000000" w:themeColor="text1"/>
              </w:rPr>
              <w:t xml:space="preserve"> a</w:t>
            </w:r>
            <w:r w:rsidRPr="00C00555">
              <w:rPr>
                <w:bCs/>
                <w:color w:val="000000" w:themeColor="text1"/>
              </w:rPr>
              <w:t xml:space="preserve"> </w:t>
            </w:r>
            <w:r>
              <w:rPr>
                <w:color w:val="0000FF"/>
              </w:rPr>
              <w:t>5.3b</w:t>
            </w:r>
            <w:r w:rsidRPr="00C00555">
              <w:rPr>
                <w:color w:val="0000FF"/>
              </w:rPr>
              <w:t xml:space="preserve"> Ecosystem </w:t>
            </w:r>
            <w:r>
              <w:rPr>
                <w:color w:val="0000FF"/>
              </w:rPr>
              <w:t>Posters</w:t>
            </w:r>
            <w:r w:rsidRPr="00C00555">
              <w:rPr>
                <w:color w:val="0000FF"/>
              </w:rPr>
              <w:t xml:space="preserve"> </w:t>
            </w:r>
            <w:r>
              <w:rPr>
                <w:color w:val="0000FF"/>
              </w:rPr>
              <w:t xml:space="preserve">Handout </w:t>
            </w:r>
            <w:r w:rsidRPr="00C00555">
              <w:rPr>
                <w:color w:val="000000" w:themeColor="text1"/>
              </w:rPr>
              <w:t xml:space="preserve">and a poster </w:t>
            </w:r>
            <w:r w:rsidR="00CD3086">
              <w:rPr>
                <w:color w:val="000000" w:themeColor="text1"/>
              </w:rPr>
              <w:t xml:space="preserve">paper or board </w:t>
            </w:r>
            <w:r w:rsidRPr="00C00555">
              <w:rPr>
                <w:color w:val="000000" w:themeColor="text1"/>
              </w:rPr>
              <w:t>to each group</w:t>
            </w:r>
            <w:r>
              <w:rPr>
                <w:color w:val="000000" w:themeColor="text1"/>
              </w:rPr>
              <w:t>.</w:t>
            </w:r>
          </w:p>
          <w:p w14:paraId="4A9B74FB" w14:textId="77777777" w:rsidR="00E47994" w:rsidRDefault="00E47994" w:rsidP="00754FB5">
            <w:pPr>
              <w:pStyle w:val="ListParagraph"/>
              <w:numPr>
                <w:ilvl w:val="0"/>
                <w:numId w:val="19"/>
              </w:numPr>
              <w:adjustRightInd w:val="0"/>
            </w:pPr>
            <w:r w:rsidRPr="00C00555">
              <w:t>Have each group choose which ecosystem they will focus on, making sure that at least one group is doing each of the ecosystems.</w:t>
            </w:r>
          </w:p>
          <w:p w14:paraId="142C52DF" w14:textId="00BE719A" w:rsidR="00A87DE6" w:rsidRPr="001F3FD0" w:rsidRDefault="00A87DE6" w:rsidP="00754FB5">
            <w:pPr>
              <w:pStyle w:val="ListParagraph"/>
              <w:numPr>
                <w:ilvl w:val="0"/>
                <w:numId w:val="19"/>
              </w:numPr>
              <w:adjustRightInd w:val="0"/>
            </w:pPr>
            <w:r w:rsidRPr="00C00555">
              <w:t xml:space="preserve">Have students to continue to work through the questions on </w:t>
            </w:r>
            <w:r>
              <w:rPr>
                <w:color w:val="0000FF"/>
              </w:rPr>
              <w:t>5.3b</w:t>
            </w:r>
            <w:r w:rsidRPr="00C00555">
              <w:rPr>
                <w:color w:val="0000FF"/>
              </w:rPr>
              <w:t xml:space="preserve"> Ecosystem </w:t>
            </w:r>
            <w:r>
              <w:rPr>
                <w:color w:val="0000FF"/>
              </w:rPr>
              <w:t>Posters</w:t>
            </w:r>
            <w:r w:rsidRPr="00C00555">
              <w:rPr>
                <w:color w:val="0000FF"/>
              </w:rPr>
              <w:t xml:space="preserve"> </w:t>
            </w:r>
            <w:r>
              <w:rPr>
                <w:color w:val="0000FF"/>
              </w:rPr>
              <w:t>Handout</w:t>
            </w:r>
            <w:r w:rsidR="00CD3086">
              <w:rPr>
                <w:color w:val="0000FF"/>
              </w:rPr>
              <w:t xml:space="preserve"> </w:t>
            </w:r>
            <w:r w:rsidR="00CD3086">
              <w:rPr>
                <w:color w:val="000000" w:themeColor="text1"/>
              </w:rPr>
              <w:t>as they complete their posters</w:t>
            </w:r>
            <w:r w:rsidRPr="00C00555">
              <w:rPr>
                <w:color w:val="000000" w:themeColor="text1"/>
              </w:rPr>
              <w:t xml:space="preserve">. </w:t>
            </w:r>
            <w:r>
              <w:rPr>
                <w:color w:val="000000" w:themeColor="text1"/>
              </w:rPr>
              <w:t>All questions will be completed on the poster</w:t>
            </w:r>
            <w:r w:rsidR="007B255D">
              <w:rPr>
                <w:color w:val="000000" w:themeColor="text1"/>
              </w:rPr>
              <w:t>.</w:t>
            </w:r>
          </w:p>
        </w:tc>
      </w:tr>
      <w:tr w:rsidR="00E47994" w:rsidRPr="00544BD6" w14:paraId="4F0B4189" w14:textId="77777777" w:rsidTr="00855A83">
        <w:trPr>
          <w:trHeight w:val="836"/>
        </w:trPr>
        <w:tc>
          <w:tcPr>
            <w:tcW w:w="9463" w:type="dxa"/>
          </w:tcPr>
          <w:p w14:paraId="749BA599" w14:textId="77777777" w:rsidR="00E47994" w:rsidRDefault="00E47994" w:rsidP="00754FB5">
            <w:pPr>
              <w:pStyle w:val="ListParagraph"/>
              <w:numPr>
                <w:ilvl w:val="0"/>
                <w:numId w:val="21"/>
              </w:numPr>
              <w:ind w:left="340"/>
              <w:rPr>
                <w:b/>
                <w:bCs/>
              </w:rPr>
            </w:pPr>
            <w:r>
              <w:rPr>
                <w:b/>
                <w:bCs/>
              </w:rPr>
              <w:t>Students do a gallery walk of the posters.</w:t>
            </w:r>
          </w:p>
          <w:p w14:paraId="122CD51F" w14:textId="0C3C2630" w:rsidR="00E47994" w:rsidRPr="006E72B4" w:rsidRDefault="00A87DE6" w:rsidP="00825E8F">
            <w:pPr>
              <w:rPr>
                <w:bCs/>
                <w:color w:val="000000" w:themeColor="text1"/>
              </w:rPr>
            </w:pPr>
            <w:r w:rsidRPr="00C00555">
              <w:rPr>
                <w:bCs/>
              </w:rPr>
              <w:t xml:space="preserve">Display </w:t>
            </w:r>
            <w:r w:rsidR="00751884">
              <w:rPr>
                <w:bCs/>
              </w:rPr>
              <w:t>Slide</w:t>
            </w:r>
            <w:r w:rsidRPr="00C00555">
              <w:rPr>
                <w:bCs/>
              </w:rPr>
              <w:t xml:space="preserve"> 5</w:t>
            </w:r>
            <w:r w:rsidRPr="00C00555">
              <w:rPr>
                <w:color w:val="000000" w:themeColor="text1"/>
              </w:rPr>
              <w:t>.</w:t>
            </w:r>
            <w:r>
              <w:rPr>
                <w:color w:val="000000" w:themeColor="text1"/>
              </w:rPr>
              <w:t xml:space="preserve"> </w:t>
            </w:r>
            <w:r w:rsidR="00E47994" w:rsidRPr="006E72B4">
              <w:rPr>
                <w:bCs/>
                <w:color w:val="000000" w:themeColor="text1"/>
              </w:rPr>
              <w:t>Display each of the posters around the room.</w:t>
            </w:r>
          </w:p>
          <w:p w14:paraId="5CF8C786" w14:textId="7A91B77B" w:rsidR="00E47994" w:rsidRPr="00C00555" w:rsidRDefault="00E47994" w:rsidP="00754FB5">
            <w:pPr>
              <w:pStyle w:val="ListParagraph"/>
              <w:numPr>
                <w:ilvl w:val="0"/>
                <w:numId w:val="20"/>
              </w:numPr>
              <w:rPr>
                <w:bCs/>
                <w:color w:val="000000" w:themeColor="text1"/>
              </w:rPr>
            </w:pPr>
            <w:r>
              <w:rPr>
                <w:bCs/>
                <w:color w:val="000000" w:themeColor="text1"/>
              </w:rPr>
              <w:t xml:space="preserve">Have groups walk around the room and look at each poster. While at each poster, students should discuss the questions on </w:t>
            </w:r>
            <w:r w:rsidR="00751884">
              <w:rPr>
                <w:bCs/>
                <w:color w:val="000000" w:themeColor="text1"/>
              </w:rPr>
              <w:t>Slide</w:t>
            </w:r>
            <w:r>
              <w:rPr>
                <w:bCs/>
                <w:color w:val="000000" w:themeColor="text1"/>
              </w:rPr>
              <w:t xml:space="preserve"> 5</w:t>
            </w:r>
            <w:r w:rsidR="00CD3086">
              <w:rPr>
                <w:bCs/>
                <w:color w:val="000000" w:themeColor="text1"/>
              </w:rPr>
              <w:t xml:space="preserve"> with their group</w:t>
            </w:r>
            <w:r>
              <w:rPr>
                <w:bCs/>
                <w:color w:val="000000" w:themeColor="text1"/>
              </w:rPr>
              <w:t>.</w:t>
            </w:r>
          </w:p>
        </w:tc>
      </w:tr>
      <w:tr w:rsidR="00E47994" w:rsidRPr="00544BD6" w14:paraId="2BD9C8E5" w14:textId="77777777" w:rsidTr="00855A83">
        <w:trPr>
          <w:trHeight w:val="83"/>
        </w:trPr>
        <w:tc>
          <w:tcPr>
            <w:tcW w:w="9463" w:type="dxa"/>
          </w:tcPr>
          <w:p w14:paraId="7DDE0726" w14:textId="77777777" w:rsidR="00E47994" w:rsidRDefault="00E47994" w:rsidP="00754FB5">
            <w:pPr>
              <w:pStyle w:val="ListParagraph"/>
              <w:numPr>
                <w:ilvl w:val="0"/>
                <w:numId w:val="21"/>
              </w:numPr>
              <w:ind w:left="340"/>
              <w:rPr>
                <w:b/>
                <w:bCs/>
              </w:rPr>
            </w:pPr>
            <w:r>
              <w:rPr>
                <w:b/>
                <w:bCs/>
              </w:rPr>
              <w:lastRenderedPageBreak/>
              <w:t>Have a whole class review discussion.</w:t>
            </w:r>
          </w:p>
          <w:p w14:paraId="49C5299A" w14:textId="4338E4CA" w:rsidR="00E47994" w:rsidRPr="009A24CA" w:rsidRDefault="00E47994" w:rsidP="00825E8F">
            <w:pPr>
              <w:rPr>
                <w:bCs/>
              </w:rPr>
            </w:pPr>
            <w:r>
              <w:rPr>
                <w:bCs/>
              </w:rPr>
              <w:t xml:space="preserve">Using </w:t>
            </w:r>
            <w:r w:rsidR="00751884">
              <w:rPr>
                <w:bCs/>
              </w:rPr>
              <w:t>Slide</w:t>
            </w:r>
            <w:r>
              <w:rPr>
                <w:bCs/>
              </w:rPr>
              <w:t xml:space="preserve"> 6, have a whole class discussion about how carbon cycles and energy flows in ecosystems using the carbon cycling diagram. </w:t>
            </w:r>
          </w:p>
        </w:tc>
      </w:tr>
    </w:tbl>
    <w:p w14:paraId="12412B5D" w14:textId="77777777" w:rsidR="00453FD9" w:rsidRPr="00D438F2" w:rsidRDefault="00453FD9" w:rsidP="00453FD9"/>
    <w:p w14:paraId="692948B4" w14:textId="77777777" w:rsidR="00453FD9" w:rsidRPr="00D438F2" w:rsidRDefault="00453FD9" w:rsidP="00453FD9">
      <w:pPr>
        <w:pStyle w:val="Heading2"/>
      </w:pPr>
      <w:r>
        <w:rPr>
          <w:color w:val="FF0000"/>
        </w:rPr>
        <w:t xml:space="preserve">Tab 3: </w:t>
      </w:r>
      <w:r w:rsidRPr="00D438F2">
        <w:t>Assessment</w:t>
      </w:r>
    </w:p>
    <w:p w14:paraId="5CB7FAFB" w14:textId="77777777" w:rsidR="00E47994" w:rsidRPr="00E47994" w:rsidRDefault="00E47994" w:rsidP="00E47994">
      <w:pPr>
        <w:adjustRightInd w:val="0"/>
        <w:spacing w:after="0"/>
        <w:ind w:right="36"/>
        <w:rPr>
          <w:color w:val="0000FF"/>
        </w:rPr>
      </w:pPr>
      <w:r w:rsidRPr="00E47994">
        <w:t xml:space="preserve">Students should be able to respond to the questions for their ecosystem on their poster. They should recognize how carbon cycles and energy flows. They should also be able to identify ecosystem products and services and tradeoffs for management of those services. </w:t>
      </w:r>
    </w:p>
    <w:p w14:paraId="27C99D14" w14:textId="77777777" w:rsidR="00453FD9" w:rsidRDefault="00453FD9" w:rsidP="00453FD9">
      <w:pPr>
        <w:pStyle w:val="Heading2"/>
      </w:pPr>
      <w:r w:rsidRPr="00B517E1">
        <w:rPr>
          <w:color w:val="FF0000"/>
        </w:rPr>
        <w:t>Tab 4</w:t>
      </w:r>
      <w:r>
        <w:t>: Differentiation &amp;</w:t>
      </w:r>
      <w:r w:rsidRPr="00761F92">
        <w:t xml:space="preserve"> </w:t>
      </w:r>
      <w:r w:rsidRPr="00D438F2">
        <w:t>Extending the Learning</w:t>
      </w:r>
      <w:r>
        <w:t xml:space="preserve"> </w:t>
      </w:r>
    </w:p>
    <w:p w14:paraId="7C9BD06B" w14:textId="77777777" w:rsidR="00453FD9" w:rsidRDefault="00453FD9" w:rsidP="00453FD9">
      <w:pPr>
        <w:pStyle w:val="Heading3"/>
        <w:rPr>
          <w:color w:val="FF0000"/>
        </w:rPr>
      </w:pPr>
      <w:r>
        <w:t xml:space="preserve">Differentiation </w:t>
      </w:r>
      <w:r>
        <w:rPr>
          <w:color w:val="FF0000"/>
        </w:rPr>
        <w:t>(Accordion)</w:t>
      </w:r>
    </w:p>
    <w:p w14:paraId="7706ABE3" w14:textId="77777777" w:rsidR="00170FA7" w:rsidRDefault="00170FA7" w:rsidP="00170FA7">
      <w:pPr>
        <w:pStyle w:val="ListParagraph"/>
        <w:numPr>
          <w:ilvl w:val="0"/>
          <w:numId w:val="20"/>
        </w:numPr>
      </w:pPr>
      <w:r>
        <w:t>Strategically select ecosystems for specific groups.</w:t>
      </w:r>
    </w:p>
    <w:p w14:paraId="55FD0971" w14:textId="77777777" w:rsidR="00170FA7" w:rsidRDefault="00170FA7" w:rsidP="00170FA7">
      <w:pPr>
        <w:pStyle w:val="ListParagraph"/>
        <w:numPr>
          <w:ilvl w:val="0"/>
          <w:numId w:val="20"/>
        </w:numPr>
      </w:pPr>
      <w:r>
        <w:t xml:space="preserve">Have students attempt to answer the questions about their ecosystem individually before joining with the group to discuss and create the poster. </w:t>
      </w:r>
    </w:p>
    <w:p w14:paraId="00979601" w14:textId="1D2E4473" w:rsidR="00453FD9" w:rsidRDefault="00170FA7" w:rsidP="00453FD9">
      <w:pPr>
        <w:pStyle w:val="ListParagraph"/>
        <w:numPr>
          <w:ilvl w:val="0"/>
          <w:numId w:val="20"/>
        </w:numPr>
      </w:pPr>
      <w:r>
        <w:t>Have groups present their posters in front of the class rather than have groups rotate through each poster.</w:t>
      </w:r>
    </w:p>
    <w:p w14:paraId="52626507" w14:textId="77777777" w:rsidR="00453FD9" w:rsidRDefault="00453FD9" w:rsidP="00453FD9">
      <w:pPr>
        <w:pStyle w:val="Heading3"/>
      </w:pPr>
      <w:r>
        <w:t xml:space="preserve">Modifications </w:t>
      </w:r>
      <w:r>
        <w:rPr>
          <w:color w:val="FF0000"/>
        </w:rPr>
        <w:t>(Accordion)</w:t>
      </w:r>
    </w:p>
    <w:p w14:paraId="23CA8E05" w14:textId="77777777" w:rsidR="00453FD9" w:rsidRDefault="00453FD9" w:rsidP="00453FD9"/>
    <w:p w14:paraId="071CDAB4" w14:textId="77777777" w:rsidR="00453FD9" w:rsidRDefault="00453FD9" w:rsidP="00453FD9"/>
    <w:p w14:paraId="78FEE070" w14:textId="77777777" w:rsidR="00453FD9" w:rsidRPr="00D438F2" w:rsidRDefault="00453FD9" w:rsidP="00453FD9">
      <w:pPr>
        <w:pStyle w:val="standard"/>
        <w:ind w:firstLine="0"/>
        <w:rPr>
          <w:rFonts w:cs="Arial"/>
          <w:szCs w:val="22"/>
        </w:rPr>
      </w:pPr>
    </w:p>
    <w:p w14:paraId="64F5199A" w14:textId="6C99B67E" w:rsidR="00E47994" w:rsidRDefault="00E47994">
      <w:pPr>
        <w:spacing w:after="0"/>
      </w:pPr>
      <w:r>
        <w:br w:type="page"/>
      </w:r>
    </w:p>
    <w:p w14:paraId="3697C10E" w14:textId="75E8453B" w:rsidR="00E47994" w:rsidRDefault="00E47994" w:rsidP="00E47994">
      <w:pPr>
        <w:pStyle w:val="Heading1"/>
      </w:pPr>
      <w:r w:rsidRPr="00D438F2">
        <w:lastRenderedPageBreak/>
        <w:t>Activit</w:t>
      </w:r>
      <w:r>
        <w:t>y 5.4: Ecosystems Unit Posttest (20 min)</w:t>
      </w:r>
    </w:p>
    <w:p w14:paraId="76D6050F" w14:textId="77777777" w:rsidR="00E47994" w:rsidRDefault="00E47994" w:rsidP="00E47994">
      <w:pPr>
        <w:pStyle w:val="Heading2"/>
      </w:pPr>
      <w:r>
        <w:rPr>
          <w:color w:val="FF0000"/>
        </w:rPr>
        <w:t>Tab 1:</w:t>
      </w:r>
      <w:r>
        <w:t xml:space="preserve"> Overview and Preparation</w:t>
      </w:r>
    </w:p>
    <w:p w14:paraId="0B8CFB86" w14:textId="77777777" w:rsidR="00E47994" w:rsidRPr="002B5F20" w:rsidRDefault="00E47994" w:rsidP="00E47994">
      <w:pPr>
        <w:pStyle w:val="Heading3"/>
      </w:pPr>
      <w:r>
        <w:t>Target Student Performance</w:t>
      </w:r>
    </w:p>
    <w:p w14:paraId="3A9A0CE3" w14:textId="07B3C238" w:rsidR="00E47994" w:rsidRPr="00AD3132" w:rsidRDefault="007716EE" w:rsidP="00E47994">
      <w:pPr>
        <w:rPr>
          <w:color w:val="FF0000"/>
        </w:rPr>
      </w:pPr>
      <w:r w:rsidRPr="00895546">
        <w:t>Students show their end-of unit proficiencies for the overall unit goal: Questioning, investigating, and explaining how carbon cycles and energy flows in ecosystems.</w:t>
      </w:r>
    </w:p>
    <w:p w14:paraId="1ECC1793" w14:textId="77777777" w:rsidR="00E47994" w:rsidRDefault="00E47994" w:rsidP="00E47994">
      <w:pPr>
        <w:pStyle w:val="Heading3"/>
      </w:pPr>
      <w:r>
        <w:t>Resources You Provide</w:t>
      </w:r>
    </w:p>
    <w:p w14:paraId="4BA7D36B" w14:textId="1E5E70E0" w:rsidR="00E47994" w:rsidRPr="00E47994" w:rsidRDefault="00E47994" w:rsidP="00754FB5">
      <w:pPr>
        <w:pStyle w:val="ListParagraph"/>
        <w:numPr>
          <w:ilvl w:val="0"/>
          <w:numId w:val="16"/>
        </w:numPr>
        <w:adjustRightInd w:val="0"/>
        <w:rPr>
          <w:color w:val="000000" w:themeColor="text1"/>
        </w:rPr>
      </w:pPr>
      <w:r w:rsidRPr="00E47994">
        <w:rPr>
          <w:bCs/>
          <w:color w:val="000000" w:themeColor="text1"/>
        </w:rPr>
        <w:t>pencils (1 per student)</w:t>
      </w:r>
    </w:p>
    <w:p w14:paraId="25AC275D" w14:textId="77777777" w:rsidR="00E47994" w:rsidRDefault="00E47994" w:rsidP="00E47994">
      <w:pPr>
        <w:pStyle w:val="Heading3"/>
      </w:pPr>
      <w:r w:rsidRPr="00D438F2">
        <w:t>Resources Provided</w:t>
      </w:r>
    </w:p>
    <w:p w14:paraId="1266CE94" w14:textId="6F8A0F99" w:rsidR="00E47994" w:rsidRPr="00E47994" w:rsidRDefault="00E47994" w:rsidP="00754FB5">
      <w:pPr>
        <w:pStyle w:val="ListParagraph"/>
        <w:numPr>
          <w:ilvl w:val="0"/>
          <w:numId w:val="16"/>
        </w:numPr>
        <w:adjustRightInd w:val="0"/>
        <w:ind w:right="36"/>
        <w:rPr>
          <w:color w:val="0000FF"/>
        </w:rPr>
      </w:pPr>
      <w:r w:rsidRPr="00E47994">
        <w:rPr>
          <w:color w:val="7030A0"/>
        </w:rPr>
        <w:t xml:space="preserve">5.4 Ecosystems Unit Posttest </w:t>
      </w:r>
      <w:r w:rsidRPr="00E47994">
        <w:rPr>
          <w:color w:val="000000" w:themeColor="text1"/>
        </w:rPr>
        <w:t>(1 per student</w:t>
      </w:r>
      <w:r>
        <w:rPr>
          <w:color w:val="000000" w:themeColor="text1"/>
        </w:rPr>
        <w:t>)</w:t>
      </w:r>
    </w:p>
    <w:p w14:paraId="0D0FAE08" w14:textId="77777777" w:rsidR="00E47994" w:rsidRPr="00E47994" w:rsidRDefault="00E47994" w:rsidP="00754FB5">
      <w:pPr>
        <w:pStyle w:val="ListParagraph"/>
        <w:numPr>
          <w:ilvl w:val="0"/>
          <w:numId w:val="16"/>
        </w:numPr>
        <w:adjustRightInd w:val="0"/>
        <w:ind w:right="36"/>
        <w:rPr>
          <w:color w:val="7030A0"/>
        </w:rPr>
      </w:pPr>
      <w:r w:rsidRPr="00E47994">
        <w:rPr>
          <w:color w:val="7030A0"/>
        </w:rPr>
        <w:t>5.4 Grading the Ecosystems Unit Posttest</w:t>
      </w:r>
    </w:p>
    <w:p w14:paraId="2F98AF63" w14:textId="77777777" w:rsidR="00E47994" w:rsidRPr="00D438F2" w:rsidRDefault="00E47994" w:rsidP="00E47994">
      <w:pPr>
        <w:pStyle w:val="Heading3"/>
      </w:pPr>
      <w:r w:rsidRPr="00D438F2">
        <w:t>Setup</w:t>
      </w:r>
    </w:p>
    <w:p w14:paraId="38DF8E2E" w14:textId="1E854D4E" w:rsidR="00E47994" w:rsidRPr="00E47994" w:rsidRDefault="00E47994" w:rsidP="00E47994">
      <w:pPr>
        <w:pStyle w:val="List1"/>
        <w:adjustRightInd w:val="0"/>
        <w:ind w:left="0" w:firstLine="0"/>
        <w:contextualSpacing/>
      </w:pPr>
      <w:r w:rsidRPr="00E47994">
        <w:t xml:space="preserve">Print one copy of the </w:t>
      </w:r>
      <w:r w:rsidRPr="00E47994">
        <w:rPr>
          <w:color w:val="7030A0"/>
        </w:rPr>
        <w:t xml:space="preserve">5.4 Ecosystems Unit Posttest </w:t>
      </w:r>
      <w:r w:rsidRPr="00E47994">
        <w:t xml:space="preserve">for each student. </w:t>
      </w:r>
    </w:p>
    <w:p w14:paraId="39C16514" w14:textId="77777777" w:rsidR="00E47994" w:rsidRPr="00CD686F" w:rsidRDefault="00E47994" w:rsidP="00E47994">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450" w:type="dxa"/>
        <w:tblInd w:w="198" w:type="dxa"/>
        <w:tblLayout w:type="fixed"/>
        <w:tblLook w:val="04A0" w:firstRow="1" w:lastRow="0" w:firstColumn="1" w:lastColumn="0" w:noHBand="0" w:noVBand="1"/>
      </w:tblPr>
      <w:tblGrid>
        <w:gridCol w:w="9450"/>
      </w:tblGrid>
      <w:tr w:rsidR="00E47994" w:rsidRPr="00544BD6" w14:paraId="4DFB590F" w14:textId="77777777" w:rsidTr="00825E8F">
        <w:trPr>
          <w:trHeight w:val="1592"/>
        </w:trPr>
        <w:tc>
          <w:tcPr>
            <w:tcW w:w="9450" w:type="dxa"/>
          </w:tcPr>
          <w:p w14:paraId="077A29AA" w14:textId="77777777" w:rsidR="00E47994" w:rsidRPr="00DA37BB" w:rsidRDefault="00E47994" w:rsidP="00754FB5">
            <w:pPr>
              <w:pStyle w:val="ListParagraph"/>
              <w:numPr>
                <w:ilvl w:val="0"/>
                <w:numId w:val="23"/>
              </w:numPr>
              <w:ind w:left="346"/>
              <w:contextualSpacing w:val="0"/>
              <w:rPr>
                <w:b/>
              </w:rPr>
            </w:pPr>
            <w:r w:rsidRPr="00DA37BB">
              <w:rPr>
                <w:b/>
              </w:rPr>
              <w:t xml:space="preserve">Describe the unit </w:t>
            </w:r>
            <w:r>
              <w:rPr>
                <w:b/>
              </w:rPr>
              <w:t>posttest</w:t>
            </w:r>
            <w:r w:rsidRPr="00DA37BB">
              <w:rPr>
                <w:b/>
              </w:rPr>
              <w:t xml:space="preserve">. </w:t>
            </w:r>
          </w:p>
          <w:p w14:paraId="749D0D36" w14:textId="77777777" w:rsidR="00E47994" w:rsidRDefault="00E47994" w:rsidP="00825E8F">
            <w:pPr>
              <w:pStyle w:val="ListParagraph"/>
              <w:ind w:left="0"/>
              <w:contextualSpacing w:val="0"/>
            </w:pPr>
            <w:r w:rsidRPr="00C212F7">
              <w:t xml:space="preserve">Explain the purpose of the unit </w:t>
            </w:r>
            <w:r>
              <w:t>posttest</w:t>
            </w:r>
            <w:r w:rsidRPr="00C212F7">
              <w:t xml:space="preserve"> to students: </w:t>
            </w:r>
          </w:p>
          <w:p w14:paraId="4810C222" w14:textId="7ED52838" w:rsidR="00E47994" w:rsidRDefault="00E47994" w:rsidP="00754FB5">
            <w:pPr>
              <w:pStyle w:val="ListParagraph"/>
              <w:numPr>
                <w:ilvl w:val="0"/>
                <w:numId w:val="22"/>
              </w:numPr>
              <w:ind w:left="342"/>
            </w:pPr>
            <w:r>
              <w:t xml:space="preserve">It will help you as a teacher understand how students think about </w:t>
            </w:r>
            <w:r w:rsidR="00CD3086" w:rsidRPr="00895546">
              <w:t>how carbon cycles and energy flows in ecosystems</w:t>
            </w:r>
            <w:r>
              <w:t>.</w:t>
            </w:r>
          </w:p>
          <w:p w14:paraId="45F47362" w14:textId="5274EA26" w:rsidR="00E47994" w:rsidRPr="006E72B4" w:rsidRDefault="00E47994" w:rsidP="00754FB5">
            <w:pPr>
              <w:pStyle w:val="ListParagraph"/>
              <w:numPr>
                <w:ilvl w:val="0"/>
                <w:numId w:val="22"/>
              </w:numPr>
              <w:ind w:left="342"/>
            </w:pPr>
            <w:r>
              <w:t xml:space="preserve">It will help </w:t>
            </w:r>
            <w:r w:rsidR="00CD3086">
              <w:t xml:space="preserve">students </w:t>
            </w:r>
            <w:r>
              <w:t>think about what they learned and how their ideas changed over time.</w:t>
            </w:r>
          </w:p>
        </w:tc>
      </w:tr>
      <w:tr w:rsidR="00E47994" w:rsidRPr="00544BD6" w14:paraId="40BF3163" w14:textId="77777777" w:rsidTr="00855A83">
        <w:trPr>
          <w:trHeight w:val="67"/>
        </w:trPr>
        <w:tc>
          <w:tcPr>
            <w:tcW w:w="9450" w:type="dxa"/>
          </w:tcPr>
          <w:p w14:paraId="3E9461DA" w14:textId="77777777" w:rsidR="00E47994" w:rsidRPr="00DA37BB" w:rsidRDefault="00E47994" w:rsidP="00754FB5">
            <w:pPr>
              <w:pStyle w:val="ListParagraph"/>
              <w:numPr>
                <w:ilvl w:val="0"/>
                <w:numId w:val="23"/>
              </w:numPr>
              <w:ind w:left="342" w:hanging="342"/>
              <w:rPr>
                <w:b/>
              </w:rPr>
            </w:pPr>
            <w:r w:rsidRPr="00DA37BB">
              <w:rPr>
                <w:b/>
              </w:rPr>
              <w:t xml:space="preserve">Have students take the unit </w:t>
            </w:r>
            <w:r>
              <w:rPr>
                <w:b/>
              </w:rPr>
              <w:t>posttest</w:t>
            </w:r>
            <w:r w:rsidRPr="00DA37BB">
              <w:rPr>
                <w:b/>
              </w:rPr>
              <w:t>.</w:t>
            </w:r>
          </w:p>
          <w:p w14:paraId="47591D20" w14:textId="55EF462A" w:rsidR="00E47994" w:rsidRPr="00E47994" w:rsidRDefault="00CD3086" w:rsidP="00E47994">
            <w:pPr>
              <w:rPr>
                <w:b/>
              </w:rPr>
            </w:pPr>
            <w:r>
              <w:t>D</w:t>
            </w:r>
            <w:r w:rsidR="00E47994" w:rsidRPr="0057549B">
              <w:t xml:space="preserve">istribute copies of </w:t>
            </w:r>
            <w:r w:rsidR="00E47994" w:rsidRPr="00511FD4">
              <w:rPr>
                <w:color w:val="7030A0"/>
              </w:rPr>
              <w:t xml:space="preserve">5.4 Ecosystems </w:t>
            </w:r>
            <w:r w:rsidR="00E47994" w:rsidRPr="00E47994">
              <w:rPr>
                <w:color w:val="7030A0"/>
              </w:rPr>
              <w:t xml:space="preserve">Unit Posttest </w:t>
            </w:r>
            <w:r w:rsidR="00E47994" w:rsidRPr="0057549B">
              <w:t xml:space="preserve">to be completed. </w:t>
            </w:r>
          </w:p>
        </w:tc>
      </w:tr>
    </w:tbl>
    <w:p w14:paraId="720B53E2" w14:textId="77777777" w:rsidR="00E47994" w:rsidRPr="00D438F2" w:rsidRDefault="00E47994" w:rsidP="00E47994"/>
    <w:p w14:paraId="379E018F" w14:textId="77777777" w:rsidR="00E47994" w:rsidRPr="00D438F2" w:rsidRDefault="00E47994" w:rsidP="00E47994">
      <w:pPr>
        <w:pStyle w:val="Heading2"/>
      </w:pPr>
      <w:r>
        <w:rPr>
          <w:color w:val="FF0000"/>
        </w:rPr>
        <w:t xml:space="preserve">Tab 3: </w:t>
      </w:r>
      <w:r w:rsidRPr="00D438F2">
        <w:t>Assessment</w:t>
      </w:r>
    </w:p>
    <w:p w14:paraId="1CFC053F" w14:textId="55064ECB" w:rsidR="00E47994" w:rsidRPr="00E47994" w:rsidRDefault="00E47994" w:rsidP="00E47994">
      <w:pPr>
        <w:adjustRightInd w:val="0"/>
        <w:spacing w:after="0"/>
        <w:ind w:right="36"/>
        <w:rPr>
          <w:color w:val="0000FF"/>
        </w:rPr>
      </w:pPr>
      <w:r w:rsidRPr="00E47994">
        <w:t xml:space="preserve">Students should be able to answer the questions correctly, so it is reasonable to grade them at this point. Use </w:t>
      </w:r>
      <w:r w:rsidRPr="00E47994">
        <w:rPr>
          <w:color w:val="7030A0"/>
        </w:rPr>
        <w:t>5.4 Grading the Ecosystems Unit Posttest</w:t>
      </w:r>
      <w:r w:rsidRPr="00E47994">
        <w:rPr>
          <w:color w:val="0000FF"/>
        </w:rPr>
        <w:t xml:space="preserve"> </w:t>
      </w:r>
      <w:r w:rsidRPr="00E47994">
        <w:t xml:space="preserve">to check student answers. </w:t>
      </w:r>
    </w:p>
    <w:p w14:paraId="1C457E75" w14:textId="77777777" w:rsidR="00E47994" w:rsidRDefault="00E47994" w:rsidP="00E47994">
      <w:pPr>
        <w:pStyle w:val="Heading2"/>
      </w:pPr>
      <w:r w:rsidRPr="00B517E1">
        <w:rPr>
          <w:color w:val="FF0000"/>
        </w:rPr>
        <w:t>Tab 4</w:t>
      </w:r>
      <w:r>
        <w:t>: Differentiation &amp;</w:t>
      </w:r>
      <w:r w:rsidRPr="00761F92">
        <w:t xml:space="preserve"> </w:t>
      </w:r>
      <w:r w:rsidRPr="00D438F2">
        <w:t>Extending the Learning</w:t>
      </w:r>
      <w:r>
        <w:t xml:space="preserve"> </w:t>
      </w:r>
    </w:p>
    <w:p w14:paraId="311105E1" w14:textId="77777777" w:rsidR="00E47994" w:rsidRDefault="00E47994" w:rsidP="00E47994">
      <w:pPr>
        <w:pStyle w:val="Heading3"/>
        <w:rPr>
          <w:color w:val="FF0000"/>
        </w:rPr>
      </w:pPr>
      <w:r>
        <w:t xml:space="preserve">Differentiation </w:t>
      </w:r>
      <w:r>
        <w:rPr>
          <w:color w:val="FF0000"/>
        </w:rPr>
        <w:t>(Accordion)</w:t>
      </w:r>
    </w:p>
    <w:p w14:paraId="4E490FAA" w14:textId="77777777" w:rsidR="003D4419" w:rsidRDefault="003D4419" w:rsidP="00754FB5">
      <w:pPr>
        <w:pStyle w:val="ListParagraph"/>
        <w:numPr>
          <w:ilvl w:val="0"/>
          <w:numId w:val="24"/>
        </w:numPr>
        <w:ind w:left="360"/>
      </w:pPr>
      <w:r>
        <w:t>Read the questions aloud to the class. Reframe or reword questions for clarity.</w:t>
      </w:r>
    </w:p>
    <w:p w14:paraId="63EAC15A" w14:textId="77777777" w:rsidR="003D4419" w:rsidRDefault="003D4419" w:rsidP="00754FB5">
      <w:pPr>
        <w:pStyle w:val="ListParagraph"/>
        <w:numPr>
          <w:ilvl w:val="0"/>
          <w:numId w:val="24"/>
        </w:numPr>
        <w:ind w:left="360"/>
      </w:pPr>
      <w:r>
        <w:t>Provide sentence stems for written responses.</w:t>
      </w:r>
    </w:p>
    <w:p w14:paraId="751B4521" w14:textId="57639DBC" w:rsidR="00E47994" w:rsidRDefault="003D4419" w:rsidP="00754FB5">
      <w:pPr>
        <w:pStyle w:val="ListParagraph"/>
        <w:numPr>
          <w:ilvl w:val="0"/>
          <w:numId w:val="24"/>
        </w:numPr>
        <w:ind w:left="360"/>
      </w:pPr>
      <w:r>
        <w:t xml:space="preserve">Provide visual aids for any examples of </w:t>
      </w:r>
      <w:r w:rsidR="00CD3086">
        <w:t xml:space="preserve">ecosystems </w:t>
      </w:r>
      <w:r>
        <w:t>that are not provided.</w:t>
      </w:r>
    </w:p>
    <w:p w14:paraId="266FA820" w14:textId="23A72564" w:rsidR="00E47994" w:rsidRDefault="00E47994" w:rsidP="00855A83">
      <w:pPr>
        <w:pStyle w:val="Heading3"/>
      </w:pPr>
      <w:r>
        <w:t xml:space="preserve">Modifications </w:t>
      </w:r>
      <w:r>
        <w:rPr>
          <w:color w:val="FF0000"/>
        </w:rPr>
        <w:t>(Accordion)</w:t>
      </w:r>
    </w:p>
    <w:p w14:paraId="249188AD" w14:textId="77777777" w:rsidR="00E47994" w:rsidRPr="00761F92" w:rsidRDefault="00E47994" w:rsidP="00E47994">
      <w:pPr>
        <w:pStyle w:val="Heading3"/>
      </w:pPr>
      <w:r w:rsidRPr="00D438F2">
        <w:t>Extending the Learning</w:t>
      </w:r>
      <w:r>
        <w:t xml:space="preserve"> </w:t>
      </w:r>
      <w:r>
        <w:rPr>
          <w:color w:val="FF0000"/>
        </w:rPr>
        <w:t>(Accordion)</w:t>
      </w:r>
    </w:p>
    <w:p w14:paraId="5FFAE107" w14:textId="5E523CFA" w:rsidR="00453FD9" w:rsidRPr="00D438F2" w:rsidRDefault="00E47994" w:rsidP="00511FD4">
      <w:pPr>
        <w:pStyle w:val="List1"/>
        <w:adjustRightInd w:val="0"/>
        <w:spacing w:after="0"/>
        <w:ind w:left="0" w:firstLine="0"/>
      </w:pPr>
      <w:r w:rsidRPr="00E47994">
        <w:t xml:space="preserve">Have students compare their answers from the pretest with their answers from the posttest to see how their ideas have changed </w:t>
      </w:r>
      <w:r w:rsidR="00CD3086">
        <w:t>over</w:t>
      </w:r>
      <w:r w:rsidR="00CD3086" w:rsidRPr="00E47994">
        <w:t xml:space="preserve"> </w:t>
      </w:r>
      <w:r w:rsidRPr="00E47994">
        <w:t>the course of the unit.</w:t>
      </w:r>
    </w:p>
    <w:sectPr w:rsidR="00453FD9" w:rsidRPr="00D438F2" w:rsidSect="00960864">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2CDD8" w14:textId="77777777" w:rsidR="005807E5" w:rsidRDefault="005807E5" w:rsidP="00EC7FB3">
      <w:r>
        <w:separator/>
      </w:r>
    </w:p>
  </w:endnote>
  <w:endnote w:type="continuationSeparator" w:id="0">
    <w:p w14:paraId="4634992E" w14:textId="77777777" w:rsidR="005807E5" w:rsidRDefault="005807E5"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1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18BE9" w14:textId="3267F05F" w:rsidR="00825E8F" w:rsidRPr="00D06FAC" w:rsidRDefault="00825E8F" w:rsidP="00960864">
    <w:pPr>
      <w:pStyle w:val="Footer"/>
      <w:spacing w:after="0"/>
      <w:jc w:val="right"/>
      <w:rPr>
        <w:i/>
        <w:color w:val="000000" w:themeColor="text1"/>
        <w:sz w:val="16"/>
        <w:szCs w:val="16"/>
      </w:rPr>
    </w:pPr>
    <w:r w:rsidRPr="00D06FAC">
      <w:rPr>
        <w:i/>
        <w:color w:val="000000" w:themeColor="text1"/>
        <w:sz w:val="16"/>
        <w:szCs w:val="16"/>
      </w:rPr>
      <w:t>Ecosystems Unit, Lesson 5</w:t>
    </w:r>
  </w:p>
  <w:p w14:paraId="3A8170D1" w14:textId="77777777" w:rsidR="00825E8F" w:rsidRPr="00D06FAC" w:rsidRDefault="00825E8F" w:rsidP="00960864">
    <w:pPr>
      <w:pStyle w:val="Footer"/>
      <w:spacing w:after="0"/>
      <w:jc w:val="right"/>
      <w:rPr>
        <w:color w:val="000000" w:themeColor="text1"/>
        <w:sz w:val="16"/>
        <w:szCs w:val="16"/>
      </w:rPr>
    </w:pPr>
    <w:r w:rsidRPr="00D06FAC">
      <w:rPr>
        <w:color w:val="000000" w:themeColor="text1"/>
        <w:sz w:val="16"/>
        <w:szCs w:val="16"/>
      </w:rPr>
      <w:fldChar w:fldCharType="begin"/>
    </w:r>
    <w:r w:rsidRPr="00D06FAC">
      <w:rPr>
        <w:color w:val="000000" w:themeColor="text1"/>
        <w:sz w:val="16"/>
        <w:szCs w:val="16"/>
      </w:rPr>
      <w:instrText xml:space="preserve"> PAGE  \* MERGEFORMAT </w:instrText>
    </w:r>
    <w:r w:rsidRPr="00D06FAC">
      <w:rPr>
        <w:color w:val="000000" w:themeColor="text1"/>
        <w:sz w:val="16"/>
        <w:szCs w:val="16"/>
      </w:rPr>
      <w:fldChar w:fldCharType="separate"/>
    </w:r>
    <w:r w:rsidRPr="00D06FAC">
      <w:rPr>
        <w:noProof/>
        <w:color w:val="000000" w:themeColor="text1"/>
        <w:sz w:val="16"/>
        <w:szCs w:val="16"/>
      </w:rPr>
      <w:t>5</w:t>
    </w:r>
    <w:r w:rsidRPr="00D06FAC">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3BA5D5" w14:textId="77777777" w:rsidR="005807E5" w:rsidRDefault="005807E5" w:rsidP="00EC7FB3">
      <w:r>
        <w:separator/>
      </w:r>
    </w:p>
  </w:footnote>
  <w:footnote w:type="continuationSeparator" w:id="0">
    <w:p w14:paraId="23FAE508" w14:textId="77777777" w:rsidR="005807E5" w:rsidRDefault="005807E5"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B1816"/>
    <w:multiLevelType w:val="hybridMultilevel"/>
    <w:tmpl w:val="049E9556"/>
    <w:lvl w:ilvl="0" w:tplc="0409000F">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 w15:restartNumberingAfterBreak="0">
    <w:nsid w:val="0D7B4D55"/>
    <w:multiLevelType w:val="hybridMultilevel"/>
    <w:tmpl w:val="9F645E24"/>
    <w:lvl w:ilvl="0" w:tplc="FED247B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4408A8"/>
    <w:multiLevelType w:val="hybridMultilevel"/>
    <w:tmpl w:val="E452BB56"/>
    <w:lvl w:ilvl="0" w:tplc="3856C7B6">
      <w:start w:val="1"/>
      <w:numFmt w:val="decimal"/>
      <w:lvlText w:val="%1."/>
      <w:lvlJc w:val="left"/>
      <w:pPr>
        <w:ind w:left="360" w:hanging="360"/>
      </w:pPr>
      <w:rPr>
        <w:b/>
      </w:r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 w15:restartNumberingAfterBreak="0">
    <w:nsid w:val="0F1B263D"/>
    <w:multiLevelType w:val="hybridMultilevel"/>
    <w:tmpl w:val="557CC762"/>
    <w:lvl w:ilvl="0" w:tplc="71F4130E">
      <w:start w:val="1"/>
      <w:numFmt w:val="bullet"/>
      <w:lvlText w:val="•"/>
      <w:lvlJc w:val="left"/>
      <w:pPr>
        <w:tabs>
          <w:tab w:val="num" w:pos="720"/>
        </w:tabs>
        <w:ind w:left="720" w:hanging="360"/>
      </w:pPr>
      <w:rPr>
        <w:rFonts w:ascii="Arial" w:hAnsi="Arial" w:hint="default"/>
      </w:rPr>
    </w:lvl>
    <w:lvl w:ilvl="1" w:tplc="739CABA4" w:tentative="1">
      <w:start w:val="1"/>
      <w:numFmt w:val="bullet"/>
      <w:lvlText w:val="•"/>
      <w:lvlJc w:val="left"/>
      <w:pPr>
        <w:tabs>
          <w:tab w:val="num" w:pos="1440"/>
        </w:tabs>
        <w:ind w:left="1440" w:hanging="360"/>
      </w:pPr>
      <w:rPr>
        <w:rFonts w:ascii="Arial" w:hAnsi="Arial" w:hint="default"/>
      </w:rPr>
    </w:lvl>
    <w:lvl w:ilvl="2" w:tplc="3266F2BC" w:tentative="1">
      <w:start w:val="1"/>
      <w:numFmt w:val="bullet"/>
      <w:lvlText w:val="•"/>
      <w:lvlJc w:val="left"/>
      <w:pPr>
        <w:tabs>
          <w:tab w:val="num" w:pos="2160"/>
        </w:tabs>
        <w:ind w:left="2160" w:hanging="360"/>
      </w:pPr>
      <w:rPr>
        <w:rFonts w:ascii="Arial" w:hAnsi="Arial" w:hint="default"/>
      </w:rPr>
    </w:lvl>
    <w:lvl w:ilvl="3" w:tplc="A014A66A" w:tentative="1">
      <w:start w:val="1"/>
      <w:numFmt w:val="bullet"/>
      <w:lvlText w:val="•"/>
      <w:lvlJc w:val="left"/>
      <w:pPr>
        <w:tabs>
          <w:tab w:val="num" w:pos="2880"/>
        </w:tabs>
        <w:ind w:left="2880" w:hanging="360"/>
      </w:pPr>
      <w:rPr>
        <w:rFonts w:ascii="Arial" w:hAnsi="Arial" w:hint="default"/>
      </w:rPr>
    </w:lvl>
    <w:lvl w:ilvl="4" w:tplc="B5889AA2" w:tentative="1">
      <w:start w:val="1"/>
      <w:numFmt w:val="bullet"/>
      <w:lvlText w:val="•"/>
      <w:lvlJc w:val="left"/>
      <w:pPr>
        <w:tabs>
          <w:tab w:val="num" w:pos="3600"/>
        </w:tabs>
        <w:ind w:left="3600" w:hanging="360"/>
      </w:pPr>
      <w:rPr>
        <w:rFonts w:ascii="Arial" w:hAnsi="Arial" w:hint="default"/>
      </w:rPr>
    </w:lvl>
    <w:lvl w:ilvl="5" w:tplc="CE82CB84" w:tentative="1">
      <w:start w:val="1"/>
      <w:numFmt w:val="bullet"/>
      <w:lvlText w:val="•"/>
      <w:lvlJc w:val="left"/>
      <w:pPr>
        <w:tabs>
          <w:tab w:val="num" w:pos="4320"/>
        </w:tabs>
        <w:ind w:left="4320" w:hanging="360"/>
      </w:pPr>
      <w:rPr>
        <w:rFonts w:ascii="Arial" w:hAnsi="Arial" w:hint="default"/>
      </w:rPr>
    </w:lvl>
    <w:lvl w:ilvl="6" w:tplc="212E5AD0" w:tentative="1">
      <w:start w:val="1"/>
      <w:numFmt w:val="bullet"/>
      <w:lvlText w:val="•"/>
      <w:lvlJc w:val="left"/>
      <w:pPr>
        <w:tabs>
          <w:tab w:val="num" w:pos="5040"/>
        </w:tabs>
        <w:ind w:left="5040" w:hanging="360"/>
      </w:pPr>
      <w:rPr>
        <w:rFonts w:ascii="Arial" w:hAnsi="Arial" w:hint="default"/>
      </w:rPr>
    </w:lvl>
    <w:lvl w:ilvl="7" w:tplc="30686868" w:tentative="1">
      <w:start w:val="1"/>
      <w:numFmt w:val="bullet"/>
      <w:lvlText w:val="•"/>
      <w:lvlJc w:val="left"/>
      <w:pPr>
        <w:tabs>
          <w:tab w:val="num" w:pos="5760"/>
        </w:tabs>
        <w:ind w:left="5760" w:hanging="360"/>
      </w:pPr>
      <w:rPr>
        <w:rFonts w:ascii="Arial" w:hAnsi="Arial" w:hint="default"/>
      </w:rPr>
    </w:lvl>
    <w:lvl w:ilvl="8" w:tplc="E46247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25508F"/>
    <w:multiLevelType w:val="hybridMultilevel"/>
    <w:tmpl w:val="98962A88"/>
    <w:lvl w:ilvl="0" w:tplc="04090001">
      <w:start w:val="1"/>
      <w:numFmt w:val="bullet"/>
      <w:lvlText w:val=""/>
      <w:lvlJc w:val="left"/>
      <w:pPr>
        <w:ind w:left="360" w:hanging="360"/>
      </w:pPr>
      <w:rPr>
        <w:rFonts w:ascii="Symbol" w:hAnsi="Symbol" w:hint="default"/>
        <w:b/>
        <w:i w:val="0"/>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 w15:restartNumberingAfterBreak="0">
    <w:nsid w:val="17053FD4"/>
    <w:multiLevelType w:val="hybridMultilevel"/>
    <w:tmpl w:val="CE52953E"/>
    <w:lvl w:ilvl="0" w:tplc="04090001">
      <w:start w:val="1"/>
      <w:numFmt w:val="bullet"/>
      <w:lvlText w:val=""/>
      <w:lvlJc w:val="left"/>
      <w:pPr>
        <w:ind w:left="360" w:hanging="360"/>
      </w:pPr>
      <w:rPr>
        <w:rFonts w:ascii="Symbol" w:hAnsi="Symbol" w:hint="default"/>
        <w:b/>
      </w:r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7" w15:restartNumberingAfterBreak="0">
    <w:nsid w:val="17E97391"/>
    <w:multiLevelType w:val="hybridMultilevel"/>
    <w:tmpl w:val="8AF8F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577722"/>
    <w:multiLevelType w:val="hybridMultilevel"/>
    <w:tmpl w:val="45E24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4730F"/>
    <w:multiLevelType w:val="hybridMultilevel"/>
    <w:tmpl w:val="D15432D8"/>
    <w:lvl w:ilvl="0" w:tplc="04090001">
      <w:start w:val="1"/>
      <w:numFmt w:val="bullet"/>
      <w:lvlText w:val=""/>
      <w:lvlJc w:val="left"/>
      <w:pPr>
        <w:ind w:left="360" w:hanging="360"/>
      </w:pPr>
      <w:rPr>
        <w:rFonts w:ascii="Symbol" w:hAnsi="Symbol" w:hint="default"/>
        <w:b/>
      </w:r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0" w15:restartNumberingAfterBreak="0">
    <w:nsid w:val="214A472C"/>
    <w:multiLevelType w:val="hybridMultilevel"/>
    <w:tmpl w:val="4496B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1A683D"/>
    <w:multiLevelType w:val="hybridMultilevel"/>
    <w:tmpl w:val="7FBA9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481CFA"/>
    <w:multiLevelType w:val="hybridMultilevel"/>
    <w:tmpl w:val="8AAECD3A"/>
    <w:lvl w:ilvl="0" w:tplc="0409000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DB1948"/>
    <w:multiLevelType w:val="hybridMultilevel"/>
    <w:tmpl w:val="61C8CF6A"/>
    <w:lvl w:ilvl="0" w:tplc="8A2E95B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D9285F"/>
    <w:multiLevelType w:val="hybridMultilevel"/>
    <w:tmpl w:val="F9C6E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D68B4"/>
    <w:multiLevelType w:val="hybridMultilevel"/>
    <w:tmpl w:val="658AB570"/>
    <w:lvl w:ilvl="0" w:tplc="12B2A21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0E594F"/>
    <w:multiLevelType w:val="hybridMultilevel"/>
    <w:tmpl w:val="CC46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257E77"/>
    <w:multiLevelType w:val="hybridMultilevel"/>
    <w:tmpl w:val="0AA8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4719D7"/>
    <w:multiLevelType w:val="hybridMultilevel"/>
    <w:tmpl w:val="1CE04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8B173EE"/>
    <w:multiLevelType w:val="hybridMultilevel"/>
    <w:tmpl w:val="3508C8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8D5638B"/>
    <w:multiLevelType w:val="hybridMultilevel"/>
    <w:tmpl w:val="8DB4D90C"/>
    <w:lvl w:ilvl="0" w:tplc="3A74016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0D23CB"/>
    <w:multiLevelType w:val="hybridMultilevel"/>
    <w:tmpl w:val="569C0C7E"/>
    <w:lvl w:ilvl="0" w:tplc="B2CA8AA8">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3923F8"/>
    <w:multiLevelType w:val="hybridMultilevel"/>
    <w:tmpl w:val="59128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E86235"/>
    <w:multiLevelType w:val="hybridMultilevel"/>
    <w:tmpl w:val="1FE86C7A"/>
    <w:lvl w:ilvl="0" w:tplc="8A2E95B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B6B8A"/>
    <w:multiLevelType w:val="hybridMultilevel"/>
    <w:tmpl w:val="D918F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E03740"/>
    <w:multiLevelType w:val="hybridMultilevel"/>
    <w:tmpl w:val="96C6B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0E5F49"/>
    <w:multiLevelType w:val="hybridMultilevel"/>
    <w:tmpl w:val="78E8CDEE"/>
    <w:lvl w:ilvl="0" w:tplc="8A2E95B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2A10E8"/>
    <w:multiLevelType w:val="hybridMultilevel"/>
    <w:tmpl w:val="7C30D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8945C0"/>
    <w:multiLevelType w:val="hybridMultilevel"/>
    <w:tmpl w:val="1478A158"/>
    <w:lvl w:ilvl="0" w:tplc="3A74016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33309D"/>
    <w:multiLevelType w:val="hybridMultilevel"/>
    <w:tmpl w:val="78643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9256C"/>
    <w:multiLevelType w:val="hybridMultilevel"/>
    <w:tmpl w:val="BB0AEE68"/>
    <w:lvl w:ilvl="0" w:tplc="C592FF9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29072B9"/>
    <w:multiLevelType w:val="hybridMultilevel"/>
    <w:tmpl w:val="ECE81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B578AA"/>
    <w:multiLevelType w:val="hybridMultilevel"/>
    <w:tmpl w:val="E5CA07C6"/>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34" w15:restartNumberingAfterBreak="0">
    <w:nsid w:val="6CA82E5A"/>
    <w:multiLevelType w:val="hybridMultilevel"/>
    <w:tmpl w:val="033C7E2A"/>
    <w:lvl w:ilvl="0" w:tplc="00BC75EA">
      <w:start w:val="1"/>
      <w:numFmt w:val="decimal"/>
      <w:lvlText w:val="%1."/>
      <w:lvlJc w:val="left"/>
      <w:pPr>
        <w:ind w:left="360" w:hanging="360"/>
      </w:pPr>
      <w:rPr>
        <w:rFonts w:hint="default"/>
        <w:b/>
        <w:i w:val="0"/>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6F4E5FF2"/>
    <w:multiLevelType w:val="hybridMultilevel"/>
    <w:tmpl w:val="2DD0D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5377C8"/>
    <w:multiLevelType w:val="hybridMultilevel"/>
    <w:tmpl w:val="033C7E2A"/>
    <w:lvl w:ilvl="0" w:tplc="00BC75EA">
      <w:start w:val="1"/>
      <w:numFmt w:val="decimal"/>
      <w:lvlText w:val="%1."/>
      <w:lvlJc w:val="left"/>
      <w:pPr>
        <w:ind w:left="360" w:hanging="360"/>
      </w:pPr>
      <w:rPr>
        <w:rFonts w:hint="default"/>
        <w:b/>
        <w:i w:val="0"/>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1F3927"/>
    <w:multiLevelType w:val="hybridMultilevel"/>
    <w:tmpl w:val="857EBE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282974"/>
    <w:multiLevelType w:val="hybridMultilevel"/>
    <w:tmpl w:val="205A7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985880"/>
    <w:multiLevelType w:val="hybridMultilevel"/>
    <w:tmpl w:val="FCD62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13B3F"/>
    <w:multiLevelType w:val="hybridMultilevel"/>
    <w:tmpl w:val="397E111C"/>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num w:numId="1">
    <w:abstractNumId w:val="39"/>
  </w:num>
  <w:num w:numId="2">
    <w:abstractNumId w:val="4"/>
  </w:num>
  <w:num w:numId="3">
    <w:abstractNumId w:val="16"/>
  </w:num>
  <w:num w:numId="4">
    <w:abstractNumId w:val="35"/>
  </w:num>
  <w:num w:numId="5">
    <w:abstractNumId w:val="23"/>
  </w:num>
  <w:num w:numId="6">
    <w:abstractNumId w:val="1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7"/>
  </w:num>
  <w:num w:numId="10">
    <w:abstractNumId w:val="29"/>
  </w:num>
  <w:num w:numId="11">
    <w:abstractNumId w:val="34"/>
  </w:num>
  <w:num w:numId="12">
    <w:abstractNumId w:val="14"/>
  </w:num>
  <w:num w:numId="13">
    <w:abstractNumId w:val="12"/>
  </w:num>
  <w:num w:numId="14">
    <w:abstractNumId w:val="41"/>
  </w:num>
  <w:num w:numId="15">
    <w:abstractNumId w:val="21"/>
  </w:num>
  <w:num w:numId="16">
    <w:abstractNumId w:val="24"/>
  </w:num>
  <w:num w:numId="17">
    <w:abstractNumId w:val="40"/>
  </w:num>
  <w:num w:numId="18">
    <w:abstractNumId w:val="7"/>
  </w:num>
  <w:num w:numId="19">
    <w:abstractNumId w:val="38"/>
  </w:num>
  <w:num w:numId="20">
    <w:abstractNumId w:val="20"/>
  </w:num>
  <w:num w:numId="21">
    <w:abstractNumId w:val="11"/>
  </w:num>
  <w:num w:numId="22">
    <w:abstractNumId w:val="18"/>
  </w:num>
  <w:num w:numId="23">
    <w:abstractNumId w:val="26"/>
  </w:num>
  <w:num w:numId="24">
    <w:abstractNumId w:val="30"/>
  </w:num>
  <w:num w:numId="25">
    <w:abstractNumId w:val="2"/>
  </w:num>
  <w:num w:numId="26">
    <w:abstractNumId w:val="28"/>
  </w:num>
  <w:num w:numId="27">
    <w:abstractNumId w:val="19"/>
  </w:num>
  <w:num w:numId="28">
    <w:abstractNumId w:val="31"/>
  </w:num>
  <w:num w:numId="29">
    <w:abstractNumId w:val="17"/>
  </w:num>
  <w:num w:numId="30">
    <w:abstractNumId w:val="3"/>
  </w:num>
  <w:num w:numId="31">
    <w:abstractNumId w:val="36"/>
  </w:num>
  <w:num w:numId="32">
    <w:abstractNumId w:val="5"/>
  </w:num>
  <w:num w:numId="33">
    <w:abstractNumId w:val="0"/>
  </w:num>
  <w:num w:numId="34">
    <w:abstractNumId w:val="1"/>
  </w:num>
  <w:num w:numId="35">
    <w:abstractNumId w:val="15"/>
  </w:num>
  <w:num w:numId="36">
    <w:abstractNumId w:val="37"/>
  </w:num>
  <w:num w:numId="37">
    <w:abstractNumId w:val="9"/>
  </w:num>
  <w:num w:numId="38">
    <w:abstractNumId w:val="8"/>
  </w:num>
  <w:num w:numId="39">
    <w:abstractNumId w:val="25"/>
  </w:num>
  <w:num w:numId="40">
    <w:abstractNumId w:val="6"/>
  </w:num>
  <w:num w:numId="41">
    <w:abstractNumId w:val="10"/>
  </w:num>
  <w:num w:numId="42">
    <w:abstractNumId w:val="32"/>
  </w:num>
  <w:num w:numId="43">
    <w:abstractNumId w:val="42"/>
  </w:num>
  <w:num w:numId="44">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638"/>
    <w:rsid w:val="000057CC"/>
    <w:rsid w:val="00007305"/>
    <w:rsid w:val="00013AAC"/>
    <w:rsid w:val="00016EEC"/>
    <w:rsid w:val="00020D71"/>
    <w:rsid w:val="000237BB"/>
    <w:rsid w:val="00023A0A"/>
    <w:rsid w:val="00026C39"/>
    <w:rsid w:val="0003246B"/>
    <w:rsid w:val="000338A2"/>
    <w:rsid w:val="0004052D"/>
    <w:rsid w:val="00042D5E"/>
    <w:rsid w:val="00045EB8"/>
    <w:rsid w:val="0005288F"/>
    <w:rsid w:val="00060D6A"/>
    <w:rsid w:val="00061BEB"/>
    <w:rsid w:val="000653D9"/>
    <w:rsid w:val="00066356"/>
    <w:rsid w:val="00070C9C"/>
    <w:rsid w:val="00072C55"/>
    <w:rsid w:val="00073966"/>
    <w:rsid w:val="00075153"/>
    <w:rsid w:val="000802CA"/>
    <w:rsid w:val="00082F52"/>
    <w:rsid w:val="00084105"/>
    <w:rsid w:val="0008412A"/>
    <w:rsid w:val="00095D6B"/>
    <w:rsid w:val="00096A7A"/>
    <w:rsid w:val="000A5237"/>
    <w:rsid w:val="000A607C"/>
    <w:rsid w:val="000A661E"/>
    <w:rsid w:val="000A6CB3"/>
    <w:rsid w:val="000B4D4C"/>
    <w:rsid w:val="000B5716"/>
    <w:rsid w:val="000C24CA"/>
    <w:rsid w:val="000C495D"/>
    <w:rsid w:val="000D04EE"/>
    <w:rsid w:val="000E087D"/>
    <w:rsid w:val="000E2453"/>
    <w:rsid w:val="000E3042"/>
    <w:rsid w:val="000E3582"/>
    <w:rsid w:val="000E5EE0"/>
    <w:rsid w:val="000E60EA"/>
    <w:rsid w:val="000F216D"/>
    <w:rsid w:val="001017EB"/>
    <w:rsid w:val="0010683C"/>
    <w:rsid w:val="00106BEE"/>
    <w:rsid w:val="00106D59"/>
    <w:rsid w:val="001133AF"/>
    <w:rsid w:val="001204B4"/>
    <w:rsid w:val="00125CBA"/>
    <w:rsid w:val="00127627"/>
    <w:rsid w:val="00127AD7"/>
    <w:rsid w:val="00131185"/>
    <w:rsid w:val="001314E9"/>
    <w:rsid w:val="001320DA"/>
    <w:rsid w:val="00132CA1"/>
    <w:rsid w:val="00136676"/>
    <w:rsid w:val="00142814"/>
    <w:rsid w:val="001435CE"/>
    <w:rsid w:val="00143CC3"/>
    <w:rsid w:val="00144BB5"/>
    <w:rsid w:val="001464F2"/>
    <w:rsid w:val="00151536"/>
    <w:rsid w:val="00152D64"/>
    <w:rsid w:val="00154BC7"/>
    <w:rsid w:val="00155485"/>
    <w:rsid w:val="00165BB6"/>
    <w:rsid w:val="00167605"/>
    <w:rsid w:val="00170FA7"/>
    <w:rsid w:val="001711A7"/>
    <w:rsid w:val="00173561"/>
    <w:rsid w:val="0017391B"/>
    <w:rsid w:val="00174185"/>
    <w:rsid w:val="00175538"/>
    <w:rsid w:val="00175CBC"/>
    <w:rsid w:val="001771DF"/>
    <w:rsid w:val="001778D3"/>
    <w:rsid w:val="00192AEA"/>
    <w:rsid w:val="00192BA4"/>
    <w:rsid w:val="00194168"/>
    <w:rsid w:val="00195C73"/>
    <w:rsid w:val="0019632E"/>
    <w:rsid w:val="00197255"/>
    <w:rsid w:val="00197D39"/>
    <w:rsid w:val="001A1868"/>
    <w:rsid w:val="001A23A4"/>
    <w:rsid w:val="001A482C"/>
    <w:rsid w:val="001A5987"/>
    <w:rsid w:val="001A7F00"/>
    <w:rsid w:val="001B0218"/>
    <w:rsid w:val="001B0B38"/>
    <w:rsid w:val="001B223F"/>
    <w:rsid w:val="001B2CDA"/>
    <w:rsid w:val="001B385A"/>
    <w:rsid w:val="001C10ED"/>
    <w:rsid w:val="001C380B"/>
    <w:rsid w:val="001C3CA2"/>
    <w:rsid w:val="001C488D"/>
    <w:rsid w:val="001C5542"/>
    <w:rsid w:val="001C56BF"/>
    <w:rsid w:val="001D3CF9"/>
    <w:rsid w:val="001D3D66"/>
    <w:rsid w:val="001E409A"/>
    <w:rsid w:val="001E48D3"/>
    <w:rsid w:val="001E5E84"/>
    <w:rsid w:val="00207525"/>
    <w:rsid w:val="002107F5"/>
    <w:rsid w:val="00215C2C"/>
    <w:rsid w:val="00224E86"/>
    <w:rsid w:val="00225883"/>
    <w:rsid w:val="0023375E"/>
    <w:rsid w:val="002359C7"/>
    <w:rsid w:val="00237D69"/>
    <w:rsid w:val="00240019"/>
    <w:rsid w:val="00241075"/>
    <w:rsid w:val="00244E4D"/>
    <w:rsid w:val="00245075"/>
    <w:rsid w:val="00250A51"/>
    <w:rsid w:val="0025191A"/>
    <w:rsid w:val="00251CA2"/>
    <w:rsid w:val="0026079B"/>
    <w:rsid w:val="00261854"/>
    <w:rsid w:val="002626F2"/>
    <w:rsid w:val="002665D1"/>
    <w:rsid w:val="00266AAD"/>
    <w:rsid w:val="002674F8"/>
    <w:rsid w:val="00273D73"/>
    <w:rsid w:val="00273FB3"/>
    <w:rsid w:val="002749BF"/>
    <w:rsid w:val="00275484"/>
    <w:rsid w:val="00286747"/>
    <w:rsid w:val="002869BF"/>
    <w:rsid w:val="00286E4E"/>
    <w:rsid w:val="00287BF5"/>
    <w:rsid w:val="00290C2D"/>
    <w:rsid w:val="002910E2"/>
    <w:rsid w:val="00291BA8"/>
    <w:rsid w:val="002922CA"/>
    <w:rsid w:val="002A2740"/>
    <w:rsid w:val="002A2E95"/>
    <w:rsid w:val="002A454F"/>
    <w:rsid w:val="002A4687"/>
    <w:rsid w:val="002B0201"/>
    <w:rsid w:val="002B21CE"/>
    <w:rsid w:val="002B29CC"/>
    <w:rsid w:val="002B2E43"/>
    <w:rsid w:val="002B492E"/>
    <w:rsid w:val="002B4966"/>
    <w:rsid w:val="002B5F20"/>
    <w:rsid w:val="002B6751"/>
    <w:rsid w:val="002C3494"/>
    <w:rsid w:val="002C43C3"/>
    <w:rsid w:val="002C532B"/>
    <w:rsid w:val="002D2B28"/>
    <w:rsid w:val="002D4BDB"/>
    <w:rsid w:val="002D6750"/>
    <w:rsid w:val="002D7AB0"/>
    <w:rsid w:val="002E0189"/>
    <w:rsid w:val="002E2AD1"/>
    <w:rsid w:val="002E2E64"/>
    <w:rsid w:val="002E4396"/>
    <w:rsid w:val="002E5AD4"/>
    <w:rsid w:val="002E77AF"/>
    <w:rsid w:val="002F160C"/>
    <w:rsid w:val="002F2096"/>
    <w:rsid w:val="002F2309"/>
    <w:rsid w:val="002F23F3"/>
    <w:rsid w:val="002F2E89"/>
    <w:rsid w:val="002F3E45"/>
    <w:rsid w:val="002F5D0A"/>
    <w:rsid w:val="002F7F27"/>
    <w:rsid w:val="0030569C"/>
    <w:rsid w:val="003066A9"/>
    <w:rsid w:val="003067A9"/>
    <w:rsid w:val="0031231C"/>
    <w:rsid w:val="00313085"/>
    <w:rsid w:val="0031660E"/>
    <w:rsid w:val="0032655E"/>
    <w:rsid w:val="00327694"/>
    <w:rsid w:val="00334D0B"/>
    <w:rsid w:val="00337F2A"/>
    <w:rsid w:val="00340706"/>
    <w:rsid w:val="00341F86"/>
    <w:rsid w:val="00346CF5"/>
    <w:rsid w:val="003504CE"/>
    <w:rsid w:val="00351F53"/>
    <w:rsid w:val="003526B3"/>
    <w:rsid w:val="00352F6C"/>
    <w:rsid w:val="0035353E"/>
    <w:rsid w:val="003546D9"/>
    <w:rsid w:val="00361C72"/>
    <w:rsid w:val="00362ADC"/>
    <w:rsid w:val="003655BE"/>
    <w:rsid w:val="003675D2"/>
    <w:rsid w:val="00370CC6"/>
    <w:rsid w:val="00375406"/>
    <w:rsid w:val="003756BC"/>
    <w:rsid w:val="0037672C"/>
    <w:rsid w:val="00380E0D"/>
    <w:rsid w:val="00381391"/>
    <w:rsid w:val="00384162"/>
    <w:rsid w:val="003878E6"/>
    <w:rsid w:val="0039538D"/>
    <w:rsid w:val="00395498"/>
    <w:rsid w:val="00395E31"/>
    <w:rsid w:val="00397B04"/>
    <w:rsid w:val="003A0F2D"/>
    <w:rsid w:val="003A4A4E"/>
    <w:rsid w:val="003A699D"/>
    <w:rsid w:val="003A7F59"/>
    <w:rsid w:val="003B226C"/>
    <w:rsid w:val="003B3A3C"/>
    <w:rsid w:val="003C1C6E"/>
    <w:rsid w:val="003C3289"/>
    <w:rsid w:val="003D1E8D"/>
    <w:rsid w:val="003D393E"/>
    <w:rsid w:val="003D431D"/>
    <w:rsid w:val="003D4419"/>
    <w:rsid w:val="003D4549"/>
    <w:rsid w:val="003D4C15"/>
    <w:rsid w:val="003D7E04"/>
    <w:rsid w:val="003E0557"/>
    <w:rsid w:val="003E0743"/>
    <w:rsid w:val="003E0FF7"/>
    <w:rsid w:val="003E50AF"/>
    <w:rsid w:val="003E7193"/>
    <w:rsid w:val="003F09D7"/>
    <w:rsid w:val="003F7311"/>
    <w:rsid w:val="00405E09"/>
    <w:rsid w:val="00407C93"/>
    <w:rsid w:val="00412A43"/>
    <w:rsid w:val="00415C74"/>
    <w:rsid w:val="00417266"/>
    <w:rsid w:val="004231D7"/>
    <w:rsid w:val="004232B0"/>
    <w:rsid w:val="00424B8B"/>
    <w:rsid w:val="00426B20"/>
    <w:rsid w:val="00426F4F"/>
    <w:rsid w:val="00443EBB"/>
    <w:rsid w:val="00450FA0"/>
    <w:rsid w:val="004518D4"/>
    <w:rsid w:val="00453FD9"/>
    <w:rsid w:val="00463313"/>
    <w:rsid w:val="00463638"/>
    <w:rsid w:val="004662AB"/>
    <w:rsid w:val="0047012A"/>
    <w:rsid w:val="00470C82"/>
    <w:rsid w:val="00470F12"/>
    <w:rsid w:val="0047286F"/>
    <w:rsid w:val="00476A15"/>
    <w:rsid w:val="00481C7C"/>
    <w:rsid w:val="004830F9"/>
    <w:rsid w:val="00484B47"/>
    <w:rsid w:val="00485D4E"/>
    <w:rsid w:val="004925FC"/>
    <w:rsid w:val="00495DE6"/>
    <w:rsid w:val="004965AA"/>
    <w:rsid w:val="004A0060"/>
    <w:rsid w:val="004A7D3C"/>
    <w:rsid w:val="004B09B6"/>
    <w:rsid w:val="004B58B1"/>
    <w:rsid w:val="004B7B94"/>
    <w:rsid w:val="004C0872"/>
    <w:rsid w:val="004C14AD"/>
    <w:rsid w:val="004C424E"/>
    <w:rsid w:val="004C796F"/>
    <w:rsid w:val="004C7BBB"/>
    <w:rsid w:val="004D0C56"/>
    <w:rsid w:val="004D11A9"/>
    <w:rsid w:val="004D24F0"/>
    <w:rsid w:val="004D6283"/>
    <w:rsid w:val="004D6880"/>
    <w:rsid w:val="004E164A"/>
    <w:rsid w:val="004E35CF"/>
    <w:rsid w:val="004E3B0C"/>
    <w:rsid w:val="004E5F50"/>
    <w:rsid w:val="004E625C"/>
    <w:rsid w:val="004E63F3"/>
    <w:rsid w:val="004E6A52"/>
    <w:rsid w:val="004F1A1E"/>
    <w:rsid w:val="004F27CB"/>
    <w:rsid w:val="004F3CA3"/>
    <w:rsid w:val="004F4F38"/>
    <w:rsid w:val="004F75BF"/>
    <w:rsid w:val="004F77B6"/>
    <w:rsid w:val="00500DB2"/>
    <w:rsid w:val="005013CF"/>
    <w:rsid w:val="00503E8D"/>
    <w:rsid w:val="0050514F"/>
    <w:rsid w:val="0050530E"/>
    <w:rsid w:val="00511619"/>
    <w:rsid w:val="00511FD4"/>
    <w:rsid w:val="005124EC"/>
    <w:rsid w:val="00514858"/>
    <w:rsid w:val="0051785B"/>
    <w:rsid w:val="00522F06"/>
    <w:rsid w:val="00531775"/>
    <w:rsid w:val="00534867"/>
    <w:rsid w:val="00535275"/>
    <w:rsid w:val="0053784A"/>
    <w:rsid w:val="005435CC"/>
    <w:rsid w:val="00552622"/>
    <w:rsid w:val="00552D89"/>
    <w:rsid w:val="00553FEE"/>
    <w:rsid w:val="005545E5"/>
    <w:rsid w:val="00554CEC"/>
    <w:rsid w:val="00554DE6"/>
    <w:rsid w:val="0055612D"/>
    <w:rsid w:val="005570B7"/>
    <w:rsid w:val="005578DE"/>
    <w:rsid w:val="00557A0D"/>
    <w:rsid w:val="00560271"/>
    <w:rsid w:val="00561208"/>
    <w:rsid w:val="005624EB"/>
    <w:rsid w:val="005677E2"/>
    <w:rsid w:val="00571639"/>
    <w:rsid w:val="0057351B"/>
    <w:rsid w:val="0057513E"/>
    <w:rsid w:val="0057549B"/>
    <w:rsid w:val="00575DBE"/>
    <w:rsid w:val="005768BE"/>
    <w:rsid w:val="005807E5"/>
    <w:rsid w:val="005818CF"/>
    <w:rsid w:val="005863D3"/>
    <w:rsid w:val="005A3235"/>
    <w:rsid w:val="005A5187"/>
    <w:rsid w:val="005A5AD7"/>
    <w:rsid w:val="005A5F13"/>
    <w:rsid w:val="005B09B3"/>
    <w:rsid w:val="005B4A76"/>
    <w:rsid w:val="005B4BCA"/>
    <w:rsid w:val="005B5588"/>
    <w:rsid w:val="005C0EB8"/>
    <w:rsid w:val="005C2446"/>
    <w:rsid w:val="005C27B0"/>
    <w:rsid w:val="005C3DA1"/>
    <w:rsid w:val="005C60BA"/>
    <w:rsid w:val="005C7BC8"/>
    <w:rsid w:val="005D16B8"/>
    <w:rsid w:val="005D31FE"/>
    <w:rsid w:val="005D3987"/>
    <w:rsid w:val="005D663E"/>
    <w:rsid w:val="005E7457"/>
    <w:rsid w:val="005F123F"/>
    <w:rsid w:val="005F55A8"/>
    <w:rsid w:val="005F7D1A"/>
    <w:rsid w:val="006016DF"/>
    <w:rsid w:val="0060215A"/>
    <w:rsid w:val="006023E1"/>
    <w:rsid w:val="00604909"/>
    <w:rsid w:val="00604ED0"/>
    <w:rsid w:val="00607AD6"/>
    <w:rsid w:val="0061030D"/>
    <w:rsid w:val="0061283A"/>
    <w:rsid w:val="006135FD"/>
    <w:rsid w:val="00613DBB"/>
    <w:rsid w:val="00614CD4"/>
    <w:rsid w:val="00616260"/>
    <w:rsid w:val="006176F4"/>
    <w:rsid w:val="006256B6"/>
    <w:rsid w:val="006307AE"/>
    <w:rsid w:val="00634F25"/>
    <w:rsid w:val="00641CA2"/>
    <w:rsid w:val="00643D80"/>
    <w:rsid w:val="00646425"/>
    <w:rsid w:val="00647F71"/>
    <w:rsid w:val="00647FFA"/>
    <w:rsid w:val="00653CF1"/>
    <w:rsid w:val="00654F1F"/>
    <w:rsid w:val="0065680E"/>
    <w:rsid w:val="0066053B"/>
    <w:rsid w:val="006605D9"/>
    <w:rsid w:val="0066422F"/>
    <w:rsid w:val="00667B92"/>
    <w:rsid w:val="00672A32"/>
    <w:rsid w:val="00673868"/>
    <w:rsid w:val="0068033E"/>
    <w:rsid w:val="006831C4"/>
    <w:rsid w:val="00683913"/>
    <w:rsid w:val="0068494D"/>
    <w:rsid w:val="00691DA6"/>
    <w:rsid w:val="00697B3F"/>
    <w:rsid w:val="006A1274"/>
    <w:rsid w:val="006A35CF"/>
    <w:rsid w:val="006A3B6C"/>
    <w:rsid w:val="006A55FF"/>
    <w:rsid w:val="006B1A6E"/>
    <w:rsid w:val="006B4453"/>
    <w:rsid w:val="006B5237"/>
    <w:rsid w:val="006B52CD"/>
    <w:rsid w:val="006B682B"/>
    <w:rsid w:val="006C4A4D"/>
    <w:rsid w:val="006C57FD"/>
    <w:rsid w:val="006C6E18"/>
    <w:rsid w:val="006D14C6"/>
    <w:rsid w:val="006D3A88"/>
    <w:rsid w:val="006D5271"/>
    <w:rsid w:val="006E1305"/>
    <w:rsid w:val="006E212C"/>
    <w:rsid w:val="006E43D9"/>
    <w:rsid w:val="006E5B08"/>
    <w:rsid w:val="006E6D18"/>
    <w:rsid w:val="006F1AC1"/>
    <w:rsid w:val="00700BDF"/>
    <w:rsid w:val="00702B0E"/>
    <w:rsid w:val="00703CE0"/>
    <w:rsid w:val="00705291"/>
    <w:rsid w:val="007117B8"/>
    <w:rsid w:val="007132A7"/>
    <w:rsid w:val="00716A16"/>
    <w:rsid w:val="007218CC"/>
    <w:rsid w:val="00725143"/>
    <w:rsid w:val="0072574A"/>
    <w:rsid w:val="00731083"/>
    <w:rsid w:val="007313E0"/>
    <w:rsid w:val="007340AB"/>
    <w:rsid w:val="00742364"/>
    <w:rsid w:val="00744225"/>
    <w:rsid w:val="00745BFB"/>
    <w:rsid w:val="00751884"/>
    <w:rsid w:val="00752E38"/>
    <w:rsid w:val="00752E8C"/>
    <w:rsid w:val="00754FB5"/>
    <w:rsid w:val="00755C8C"/>
    <w:rsid w:val="0075608E"/>
    <w:rsid w:val="00756696"/>
    <w:rsid w:val="00760B45"/>
    <w:rsid w:val="00760C65"/>
    <w:rsid w:val="00761F92"/>
    <w:rsid w:val="00763885"/>
    <w:rsid w:val="00763F56"/>
    <w:rsid w:val="00767643"/>
    <w:rsid w:val="00767AB4"/>
    <w:rsid w:val="00770141"/>
    <w:rsid w:val="007716EE"/>
    <w:rsid w:val="00773BEC"/>
    <w:rsid w:val="007755F0"/>
    <w:rsid w:val="00777457"/>
    <w:rsid w:val="00782FF7"/>
    <w:rsid w:val="007850EF"/>
    <w:rsid w:val="00791F1A"/>
    <w:rsid w:val="0079299D"/>
    <w:rsid w:val="00795414"/>
    <w:rsid w:val="007963A9"/>
    <w:rsid w:val="0079722D"/>
    <w:rsid w:val="00797A1B"/>
    <w:rsid w:val="007A21C2"/>
    <w:rsid w:val="007A3B68"/>
    <w:rsid w:val="007A5D4B"/>
    <w:rsid w:val="007B255D"/>
    <w:rsid w:val="007B3E8B"/>
    <w:rsid w:val="007C1D6B"/>
    <w:rsid w:val="007C2011"/>
    <w:rsid w:val="007C259C"/>
    <w:rsid w:val="007C67ED"/>
    <w:rsid w:val="007D3E84"/>
    <w:rsid w:val="007D4E51"/>
    <w:rsid w:val="007E052A"/>
    <w:rsid w:val="007E05A7"/>
    <w:rsid w:val="007E353C"/>
    <w:rsid w:val="007E4037"/>
    <w:rsid w:val="007E43B4"/>
    <w:rsid w:val="007F2E5D"/>
    <w:rsid w:val="007F4187"/>
    <w:rsid w:val="007F65AE"/>
    <w:rsid w:val="0080078F"/>
    <w:rsid w:val="00802D6E"/>
    <w:rsid w:val="00811C84"/>
    <w:rsid w:val="0081239A"/>
    <w:rsid w:val="00812ED1"/>
    <w:rsid w:val="0082269B"/>
    <w:rsid w:val="00822A47"/>
    <w:rsid w:val="00823908"/>
    <w:rsid w:val="00823DDB"/>
    <w:rsid w:val="00825E8F"/>
    <w:rsid w:val="00827C8B"/>
    <w:rsid w:val="008312C1"/>
    <w:rsid w:val="00831596"/>
    <w:rsid w:val="00834673"/>
    <w:rsid w:val="008372FD"/>
    <w:rsid w:val="008379CA"/>
    <w:rsid w:val="008418B0"/>
    <w:rsid w:val="00855A83"/>
    <w:rsid w:val="00856A41"/>
    <w:rsid w:val="00860E77"/>
    <w:rsid w:val="008668A2"/>
    <w:rsid w:val="0087778A"/>
    <w:rsid w:val="00887830"/>
    <w:rsid w:val="00892407"/>
    <w:rsid w:val="00893F29"/>
    <w:rsid w:val="008A1275"/>
    <w:rsid w:val="008A1CCF"/>
    <w:rsid w:val="008A348D"/>
    <w:rsid w:val="008B24F0"/>
    <w:rsid w:val="008B360D"/>
    <w:rsid w:val="008B437E"/>
    <w:rsid w:val="008B5C36"/>
    <w:rsid w:val="008B694A"/>
    <w:rsid w:val="008C0E16"/>
    <w:rsid w:val="008C15E9"/>
    <w:rsid w:val="008C5BA8"/>
    <w:rsid w:val="008C5FED"/>
    <w:rsid w:val="008D1BEE"/>
    <w:rsid w:val="008D2B4B"/>
    <w:rsid w:val="008D46AC"/>
    <w:rsid w:val="008E4AE0"/>
    <w:rsid w:val="008E6FB0"/>
    <w:rsid w:val="008E7443"/>
    <w:rsid w:val="009006AC"/>
    <w:rsid w:val="0090465B"/>
    <w:rsid w:val="00904CF1"/>
    <w:rsid w:val="009053A4"/>
    <w:rsid w:val="00906B12"/>
    <w:rsid w:val="00907B80"/>
    <w:rsid w:val="00916585"/>
    <w:rsid w:val="009175D9"/>
    <w:rsid w:val="0092406C"/>
    <w:rsid w:val="0092763B"/>
    <w:rsid w:val="00930256"/>
    <w:rsid w:val="00940377"/>
    <w:rsid w:val="00941CC8"/>
    <w:rsid w:val="00942034"/>
    <w:rsid w:val="0095027E"/>
    <w:rsid w:val="00953BCB"/>
    <w:rsid w:val="0095594A"/>
    <w:rsid w:val="00956273"/>
    <w:rsid w:val="00957C34"/>
    <w:rsid w:val="00960864"/>
    <w:rsid w:val="0096219E"/>
    <w:rsid w:val="0097398D"/>
    <w:rsid w:val="0097496B"/>
    <w:rsid w:val="009770B1"/>
    <w:rsid w:val="0098150C"/>
    <w:rsid w:val="009859F5"/>
    <w:rsid w:val="00987D5A"/>
    <w:rsid w:val="009916B5"/>
    <w:rsid w:val="00991AF6"/>
    <w:rsid w:val="00991BA5"/>
    <w:rsid w:val="0099372B"/>
    <w:rsid w:val="00997A81"/>
    <w:rsid w:val="009A1993"/>
    <w:rsid w:val="009A244B"/>
    <w:rsid w:val="009A3ABF"/>
    <w:rsid w:val="009A4D8B"/>
    <w:rsid w:val="009B121F"/>
    <w:rsid w:val="009B141B"/>
    <w:rsid w:val="009B45C9"/>
    <w:rsid w:val="009C0EAD"/>
    <w:rsid w:val="009C2672"/>
    <w:rsid w:val="009C4E44"/>
    <w:rsid w:val="009D1D88"/>
    <w:rsid w:val="009D465C"/>
    <w:rsid w:val="009D7807"/>
    <w:rsid w:val="009E1320"/>
    <w:rsid w:val="009E2D13"/>
    <w:rsid w:val="009E6E8A"/>
    <w:rsid w:val="009E795F"/>
    <w:rsid w:val="009F1BB9"/>
    <w:rsid w:val="009F6403"/>
    <w:rsid w:val="00A065DF"/>
    <w:rsid w:val="00A077E0"/>
    <w:rsid w:val="00A14397"/>
    <w:rsid w:val="00A15018"/>
    <w:rsid w:val="00A15CCB"/>
    <w:rsid w:val="00A1640D"/>
    <w:rsid w:val="00A2022E"/>
    <w:rsid w:val="00A238FE"/>
    <w:rsid w:val="00A27C78"/>
    <w:rsid w:val="00A33740"/>
    <w:rsid w:val="00A36191"/>
    <w:rsid w:val="00A445FD"/>
    <w:rsid w:val="00A47773"/>
    <w:rsid w:val="00A50C35"/>
    <w:rsid w:val="00A53217"/>
    <w:rsid w:val="00A633E3"/>
    <w:rsid w:val="00A63A9E"/>
    <w:rsid w:val="00A654FF"/>
    <w:rsid w:val="00A74214"/>
    <w:rsid w:val="00A770B8"/>
    <w:rsid w:val="00A77D17"/>
    <w:rsid w:val="00A82F85"/>
    <w:rsid w:val="00A87DE6"/>
    <w:rsid w:val="00A90D62"/>
    <w:rsid w:val="00A9187C"/>
    <w:rsid w:val="00A9454B"/>
    <w:rsid w:val="00A97290"/>
    <w:rsid w:val="00AB0FAB"/>
    <w:rsid w:val="00AB1629"/>
    <w:rsid w:val="00AB472F"/>
    <w:rsid w:val="00AC3390"/>
    <w:rsid w:val="00AC3414"/>
    <w:rsid w:val="00AD0701"/>
    <w:rsid w:val="00AD1EFD"/>
    <w:rsid w:val="00AD2D8E"/>
    <w:rsid w:val="00AD3132"/>
    <w:rsid w:val="00AD4500"/>
    <w:rsid w:val="00AD5F80"/>
    <w:rsid w:val="00AD7CEA"/>
    <w:rsid w:val="00AE00D6"/>
    <w:rsid w:val="00AE183D"/>
    <w:rsid w:val="00AE1AB6"/>
    <w:rsid w:val="00AE23A0"/>
    <w:rsid w:val="00AE5EF4"/>
    <w:rsid w:val="00AE7D05"/>
    <w:rsid w:val="00AF1A53"/>
    <w:rsid w:val="00B04157"/>
    <w:rsid w:val="00B04579"/>
    <w:rsid w:val="00B06175"/>
    <w:rsid w:val="00B115FF"/>
    <w:rsid w:val="00B213F0"/>
    <w:rsid w:val="00B2474C"/>
    <w:rsid w:val="00B25B3F"/>
    <w:rsid w:val="00B25CDB"/>
    <w:rsid w:val="00B25EFF"/>
    <w:rsid w:val="00B30392"/>
    <w:rsid w:val="00B31662"/>
    <w:rsid w:val="00B33343"/>
    <w:rsid w:val="00B401D9"/>
    <w:rsid w:val="00B40E7E"/>
    <w:rsid w:val="00B43901"/>
    <w:rsid w:val="00B517E1"/>
    <w:rsid w:val="00B51D9A"/>
    <w:rsid w:val="00B535A3"/>
    <w:rsid w:val="00B5365D"/>
    <w:rsid w:val="00B6265F"/>
    <w:rsid w:val="00B62EB1"/>
    <w:rsid w:val="00B63140"/>
    <w:rsid w:val="00B6554F"/>
    <w:rsid w:val="00B710A2"/>
    <w:rsid w:val="00B71E67"/>
    <w:rsid w:val="00B7319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E06"/>
    <w:rsid w:val="00BB6D3C"/>
    <w:rsid w:val="00BC1233"/>
    <w:rsid w:val="00BC75BF"/>
    <w:rsid w:val="00BD1390"/>
    <w:rsid w:val="00BD1F11"/>
    <w:rsid w:val="00BD3EFE"/>
    <w:rsid w:val="00BD63E1"/>
    <w:rsid w:val="00BE16B6"/>
    <w:rsid w:val="00BE16C8"/>
    <w:rsid w:val="00BE651E"/>
    <w:rsid w:val="00BF2758"/>
    <w:rsid w:val="00BF323A"/>
    <w:rsid w:val="00BF3331"/>
    <w:rsid w:val="00C00455"/>
    <w:rsid w:val="00C01CA4"/>
    <w:rsid w:val="00C021E4"/>
    <w:rsid w:val="00C0534C"/>
    <w:rsid w:val="00C075E8"/>
    <w:rsid w:val="00C10BF2"/>
    <w:rsid w:val="00C12646"/>
    <w:rsid w:val="00C137D7"/>
    <w:rsid w:val="00C17D6F"/>
    <w:rsid w:val="00C212F7"/>
    <w:rsid w:val="00C24921"/>
    <w:rsid w:val="00C27404"/>
    <w:rsid w:val="00C346A0"/>
    <w:rsid w:val="00C40308"/>
    <w:rsid w:val="00C51E8E"/>
    <w:rsid w:val="00C5400A"/>
    <w:rsid w:val="00C54401"/>
    <w:rsid w:val="00C56A2B"/>
    <w:rsid w:val="00C600D0"/>
    <w:rsid w:val="00C63409"/>
    <w:rsid w:val="00C65BBB"/>
    <w:rsid w:val="00C71458"/>
    <w:rsid w:val="00C71E71"/>
    <w:rsid w:val="00C739AE"/>
    <w:rsid w:val="00C7413E"/>
    <w:rsid w:val="00C74810"/>
    <w:rsid w:val="00C82D59"/>
    <w:rsid w:val="00C832C4"/>
    <w:rsid w:val="00C8556E"/>
    <w:rsid w:val="00C87008"/>
    <w:rsid w:val="00C875D1"/>
    <w:rsid w:val="00C97246"/>
    <w:rsid w:val="00CA37DE"/>
    <w:rsid w:val="00CA3D6A"/>
    <w:rsid w:val="00CA65A0"/>
    <w:rsid w:val="00CA7CCC"/>
    <w:rsid w:val="00CB3479"/>
    <w:rsid w:val="00CB3EEF"/>
    <w:rsid w:val="00CB781D"/>
    <w:rsid w:val="00CC1CD4"/>
    <w:rsid w:val="00CC2673"/>
    <w:rsid w:val="00CD0123"/>
    <w:rsid w:val="00CD2B7C"/>
    <w:rsid w:val="00CD2C11"/>
    <w:rsid w:val="00CD3086"/>
    <w:rsid w:val="00CD35CB"/>
    <w:rsid w:val="00CD686F"/>
    <w:rsid w:val="00CD7022"/>
    <w:rsid w:val="00CD7C83"/>
    <w:rsid w:val="00CE41E8"/>
    <w:rsid w:val="00CE7C1A"/>
    <w:rsid w:val="00CF052E"/>
    <w:rsid w:val="00CF1D7D"/>
    <w:rsid w:val="00CF3292"/>
    <w:rsid w:val="00D00827"/>
    <w:rsid w:val="00D00A07"/>
    <w:rsid w:val="00D029FD"/>
    <w:rsid w:val="00D03A9F"/>
    <w:rsid w:val="00D044F4"/>
    <w:rsid w:val="00D06FAC"/>
    <w:rsid w:val="00D072D1"/>
    <w:rsid w:val="00D11337"/>
    <w:rsid w:val="00D1348F"/>
    <w:rsid w:val="00D134E3"/>
    <w:rsid w:val="00D149A8"/>
    <w:rsid w:val="00D150C6"/>
    <w:rsid w:val="00D20324"/>
    <w:rsid w:val="00D20BEC"/>
    <w:rsid w:val="00D23BA3"/>
    <w:rsid w:val="00D26799"/>
    <w:rsid w:val="00D27A7C"/>
    <w:rsid w:val="00D32B3B"/>
    <w:rsid w:val="00D35284"/>
    <w:rsid w:val="00D37A10"/>
    <w:rsid w:val="00D431FD"/>
    <w:rsid w:val="00D438F2"/>
    <w:rsid w:val="00D451BB"/>
    <w:rsid w:val="00D47497"/>
    <w:rsid w:val="00D47B7D"/>
    <w:rsid w:val="00D52F5A"/>
    <w:rsid w:val="00D53647"/>
    <w:rsid w:val="00D537FA"/>
    <w:rsid w:val="00D542B1"/>
    <w:rsid w:val="00D56975"/>
    <w:rsid w:val="00D63343"/>
    <w:rsid w:val="00D6357D"/>
    <w:rsid w:val="00D705FE"/>
    <w:rsid w:val="00D71E68"/>
    <w:rsid w:val="00D85CA2"/>
    <w:rsid w:val="00D86B5D"/>
    <w:rsid w:val="00D86D90"/>
    <w:rsid w:val="00D9422D"/>
    <w:rsid w:val="00D94530"/>
    <w:rsid w:val="00D96EB8"/>
    <w:rsid w:val="00D9786D"/>
    <w:rsid w:val="00D97F04"/>
    <w:rsid w:val="00DA148C"/>
    <w:rsid w:val="00DA171D"/>
    <w:rsid w:val="00DA37BB"/>
    <w:rsid w:val="00DA69E0"/>
    <w:rsid w:val="00DA7A7C"/>
    <w:rsid w:val="00DB501F"/>
    <w:rsid w:val="00DB7E0B"/>
    <w:rsid w:val="00DC656F"/>
    <w:rsid w:val="00DD0936"/>
    <w:rsid w:val="00DD0B71"/>
    <w:rsid w:val="00DD6C2B"/>
    <w:rsid w:val="00DD7E6E"/>
    <w:rsid w:val="00DE2584"/>
    <w:rsid w:val="00DE66CA"/>
    <w:rsid w:val="00DF215C"/>
    <w:rsid w:val="00DF3F17"/>
    <w:rsid w:val="00DF69ED"/>
    <w:rsid w:val="00E04DF4"/>
    <w:rsid w:val="00E07A5C"/>
    <w:rsid w:val="00E1103D"/>
    <w:rsid w:val="00E141DA"/>
    <w:rsid w:val="00E17CFC"/>
    <w:rsid w:val="00E2035B"/>
    <w:rsid w:val="00E22D60"/>
    <w:rsid w:val="00E22D66"/>
    <w:rsid w:val="00E31CE6"/>
    <w:rsid w:val="00E3400B"/>
    <w:rsid w:val="00E36F03"/>
    <w:rsid w:val="00E40227"/>
    <w:rsid w:val="00E40936"/>
    <w:rsid w:val="00E43E26"/>
    <w:rsid w:val="00E44E59"/>
    <w:rsid w:val="00E462AB"/>
    <w:rsid w:val="00E47994"/>
    <w:rsid w:val="00E50D01"/>
    <w:rsid w:val="00E658CB"/>
    <w:rsid w:val="00E716D1"/>
    <w:rsid w:val="00E74B8A"/>
    <w:rsid w:val="00E7600D"/>
    <w:rsid w:val="00E767CE"/>
    <w:rsid w:val="00E76D34"/>
    <w:rsid w:val="00E80529"/>
    <w:rsid w:val="00E81C88"/>
    <w:rsid w:val="00E83A31"/>
    <w:rsid w:val="00E85BD9"/>
    <w:rsid w:val="00E85F90"/>
    <w:rsid w:val="00E9055C"/>
    <w:rsid w:val="00E90D7E"/>
    <w:rsid w:val="00EA00CD"/>
    <w:rsid w:val="00EA1B9A"/>
    <w:rsid w:val="00EA291E"/>
    <w:rsid w:val="00EA3DB9"/>
    <w:rsid w:val="00EA4C4B"/>
    <w:rsid w:val="00EA594B"/>
    <w:rsid w:val="00EA5BFB"/>
    <w:rsid w:val="00EB1473"/>
    <w:rsid w:val="00EB6285"/>
    <w:rsid w:val="00EC3F6B"/>
    <w:rsid w:val="00EC54BE"/>
    <w:rsid w:val="00EC78AC"/>
    <w:rsid w:val="00EC7FB3"/>
    <w:rsid w:val="00ED3B17"/>
    <w:rsid w:val="00ED775D"/>
    <w:rsid w:val="00EE02EB"/>
    <w:rsid w:val="00EE09BB"/>
    <w:rsid w:val="00EE1DA9"/>
    <w:rsid w:val="00EE5788"/>
    <w:rsid w:val="00F015CE"/>
    <w:rsid w:val="00F034E3"/>
    <w:rsid w:val="00F04C47"/>
    <w:rsid w:val="00F06588"/>
    <w:rsid w:val="00F06F48"/>
    <w:rsid w:val="00F12185"/>
    <w:rsid w:val="00F13C1A"/>
    <w:rsid w:val="00F1410E"/>
    <w:rsid w:val="00F145E6"/>
    <w:rsid w:val="00F203B1"/>
    <w:rsid w:val="00F2133D"/>
    <w:rsid w:val="00F23BDE"/>
    <w:rsid w:val="00F23C8E"/>
    <w:rsid w:val="00F26058"/>
    <w:rsid w:val="00F27DE2"/>
    <w:rsid w:val="00F3234C"/>
    <w:rsid w:val="00F348FE"/>
    <w:rsid w:val="00F34C67"/>
    <w:rsid w:val="00F412AA"/>
    <w:rsid w:val="00F41ABE"/>
    <w:rsid w:val="00F44DC1"/>
    <w:rsid w:val="00F574A3"/>
    <w:rsid w:val="00F640BF"/>
    <w:rsid w:val="00F646DE"/>
    <w:rsid w:val="00F7025C"/>
    <w:rsid w:val="00F711E1"/>
    <w:rsid w:val="00F716A8"/>
    <w:rsid w:val="00F81213"/>
    <w:rsid w:val="00F82E80"/>
    <w:rsid w:val="00F93CF9"/>
    <w:rsid w:val="00F955E1"/>
    <w:rsid w:val="00F96C7C"/>
    <w:rsid w:val="00FA490A"/>
    <w:rsid w:val="00FA5597"/>
    <w:rsid w:val="00FB0BBF"/>
    <w:rsid w:val="00FB1AD7"/>
    <w:rsid w:val="00FB3A56"/>
    <w:rsid w:val="00FC03F7"/>
    <w:rsid w:val="00FC0EF0"/>
    <w:rsid w:val="00FC31E9"/>
    <w:rsid w:val="00FC53F9"/>
    <w:rsid w:val="00FD016B"/>
    <w:rsid w:val="00FD3C37"/>
    <w:rsid w:val="00FD46F9"/>
    <w:rsid w:val="00FD4B54"/>
    <w:rsid w:val="00FD6C80"/>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1423D8"/>
  <w15:docId w15:val="{5F0CA895-34B4-6540-9D15-AA99B2216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3"/>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1937058018">
      <w:bodyDiv w:val="1"/>
      <w:marLeft w:val="0"/>
      <w:marRight w:val="0"/>
      <w:marTop w:val="0"/>
      <w:marBottom w:val="0"/>
      <w:divBdr>
        <w:top w:val="none" w:sz="0" w:space="0" w:color="auto"/>
        <w:left w:val="none" w:sz="0" w:space="0" w:color="auto"/>
        <w:bottom w:val="none" w:sz="0" w:space="0" w:color="auto"/>
        <w:right w:val="none" w:sz="0" w:space="0" w:color="auto"/>
      </w:divBdr>
      <w:divsChild>
        <w:div w:id="1268192609">
          <w:marLeft w:val="274"/>
          <w:marRight w:val="0"/>
          <w:marTop w:val="0"/>
          <w:marBottom w:val="0"/>
          <w:divBdr>
            <w:top w:val="none" w:sz="0" w:space="0" w:color="auto"/>
            <w:left w:val="none" w:sz="0" w:space="0" w:color="auto"/>
            <w:bottom w:val="none" w:sz="0" w:space="0" w:color="auto"/>
            <w:right w:val="none" w:sz="0" w:space="0" w:color="auto"/>
          </w:divBdr>
        </w:div>
        <w:div w:id="1960916830">
          <w:marLeft w:val="274"/>
          <w:marRight w:val="0"/>
          <w:marTop w:val="0"/>
          <w:marBottom w:val="0"/>
          <w:divBdr>
            <w:top w:val="none" w:sz="0" w:space="0" w:color="auto"/>
            <w:left w:val="none" w:sz="0" w:space="0" w:color="auto"/>
            <w:bottom w:val="none" w:sz="0" w:space="0" w:color="auto"/>
            <w:right w:val="none" w:sz="0" w:space="0" w:color="auto"/>
          </w:divBdr>
        </w:div>
        <w:div w:id="6904464">
          <w:marLeft w:val="274"/>
          <w:marRight w:val="0"/>
          <w:marTop w:val="0"/>
          <w:marBottom w:val="0"/>
          <w:divBdr>
            <w:top w:val="none" w:sz="0" w:space="0" w:color="auto"/>
            <w:left w:val="none" w:sz="0" w:space="0" w:color="auto"/>
            <w:bottom w:val="none" w:sz="0" w:space="0" w:color="auto"/>
            <w:right w:val="none" w:sz="0" w:space="0" w:color="auto"/>
          </w:divBdr>
        </w:div>
        <w:div w:id="184712938">
          <w:marLeft w:val="274"/>
          <w:marRight w:val="0"/>
          <w:marTop w:val="0"/>
          <w:marBottom w:val="0"/>
          <w:divBdr>
            <w:top w:val="none" w:sz="0" w:space="0" w:color="auto"/>
            <w:left w:val="none" w:sz="0" w:space="0" w:color="auto"/>
            <w:bottom w:val="none" w:sz="0" w:space="0" w:color="auto"/>
            <w:right w:val="none" w:sz="0" w:space="0" w:color="auto"/>
          </w:divBdr>
        </w:div>
      </w:divsChild>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FEBB8-3899-0441-B9F7-6A10F9D0B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0</TotalTime>
  <Pages>14</Pages>
  <Words>3491</Words>
  <Characters>19904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4</cp:revision>
  <dcterms:created xsi:type="dcterms:W3CDTF">2020-06-02T16:14:00Z</dcterms:created>
  <dcterms:modified xsi:type="dcterms:W3CDTF">2020-06-02T16:14:00Z</dcterms:modified>
</cp:coreProperties>
</file>